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82A" w:rsidRDefault="001A382A" w:rsidP="00EA6F32">
      <w:pPr>
        <w:spacing w:after="0"/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Name: ________________________  Date: ______________________ Period:_____</w:t>
      </w:r>
    </w:p>
    <w:p w:rsidR="001A382A" w:rsidRPr="004D6C3C" w:rsidRDefault="001A382A" w:rsidP="00EA6F32">
      <w:pPr>
        <w:spacing w:after="0"/>
        <w:ind w:left="360"/>
        <w:jc w:val="center"/>
        <w:rPr>
          <w:rFonts w:ascii="Arial" w:hAnsi="Arial" w:cs="Arial"/>
          <w:b/>
        </w:rPr>
      </w:pPr>
      <w:r w:rsidRPr="004D6C3C">
        <w:rPr>
          <w:rFonts w:ascii="Arial" w:hAnsi="Arial" w:cs="Arial"/>
          <w:b/>
        </w:rPr>
        <w:t>Note-taking sheet:   Classification, Kingdoms, Bacteria, Viruses</w:t>
      </w:r>
    </w:p>
    <w:p w:rsidR="001A382A" w:rsidRPr="004D6C3C" w:rsidRDefault="001A382A" w:rsidP="00EA6F32">
      <w:pPr>
        <w:spacing w:after="0"/>
        <w:ind w:left="720"/>
        <w:jc w:val="center"/>
        <w:rPr>
          <w:rFonts w:ascii="Arial" w:hAnsi="Arial" w:cs="Arial"/>
          <w:b/>
        </w:rPr>
      </w:pPr>
      <w:r w:rsidRPr="004D6C3C">
        <w:rPr>
          <w:rFonts w:ascii="Arial" w:hAnsi="Arial" w:cs="Arial"/>
          <w:b/>
        </w:rPr>
        <w:t>Keep this in your notebook to study!</w:t>
      </w:r>
    </w:p>
    <w:p w:rsidR="001A382A" w:rsidRPr="004D6C3C" w:rsidRDefault="001A382A" w:rsidP="004D6C3C">
      <w:pPr>
        <w:spacing w:after="0"/>
        <w:ind w:left="360"/>
        <w:rPr>
          <w:rFonts w:ascii="Arial" w:hAnsi="Arial" w:cs="Arial"/>
          <w:b/>
        </w:rPr>
      </w:pPr>
      <w:smartTag w:uri="urn:schemas-microsoft-com:office:smarttags" w:element="PlaceName">
        <w:smartTag w:uri="urn:schemas-microsoft-com:office:smarttags" w:element="place">
          <w:smartTag w:uri="urn:schemas-microsoft-com:office:smarttags" w:element="PlaceName">
            <w:r w:rsidRPr="004D6C3C">
              <w:rPr>
                <w:rFonts w:ascii="Arial" w:hAnsi="Arial" w:cs="Arial"/>
                <w:b/>
              </w:rPr>
              <w:t>Alabama</w:t>
            </w:r>
          </w:smartTag>
          <w:r w:rsidRPr="004D6C3C">
            <w:rPr>
              <w:rFonts w:ascii="Arial" w:hAnsi="Arial" w:cs="Arial"/>
              <w:b/>
            </w:rPr>
            <w:t xml:space="preserve"> </w:t>
          </w:r>
          <w:smartTag w:uri="urn:schemas-microsoft-com:office:smarttags" w:element="PlaceType">
            <w:r w:rsidRPr="004D6C3C">
              <w:rPr>
                <w:rFonts w:ascii="Arial" w:hAnsi="Arial" w:cs="Arial"/>
                <w:b/>
              </w:rPr>
              <w:t>High School</w:t>
            </w:r>
          </w:smartTag>
        </w:smartTag>
      </w:smartTag>
      <w:r w:rsidRPr="004D6C3C">
        <w:rPr>
          <w:rFonts w:ascii="Arial" w:hAnsi="Arial" w:cs="Arial"/>
          <w:b/>
        </w:rPr>
        <w:t xml:space="preserve"> Graduation Exam Standards -Standard 9</w:t>
      </w:r>
    </w:p>
    <w:p w:rsidR="001A382A" w:rsidRPr="00EA6F32" w:rsidRDefault="001A382A" w:rsidP="00EA6F32">
      <w:pPr>
        <w:numPr>
          <w:ilvl w:val="1"/>
          <w:numId w:val="1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>Differentiate between the previous five-kingdom and the current six-kingdom classification systems.</w:t>
      </w:r>
    </w:p>
    <w:p w:rsidR="001A382A" w:rsidRPr="00EA6F32" w:rsidRDefault="001A382A" w:rsidP="00EA6F32">
      <w:pPr>
        <w:numPr>
          <w:ilvl w:val="1"/>
          <w:numId w:val="1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>Sequence taxa from most inclusive to least inclusive in the classification of living things</w:t>
      </w:r>
    </w:p>
    <w:p w:rsidR="001A382A" w:rsidRPr="00EA6F32" w:rsidRDefault="001A382A" w:rsidP="00EA6F32">
      <w:pPr>
        <w:numPr>
          <w:ilvl w:val="1"/>
          <w:numId w:val="1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>Identifying organisms using a dichotomous key</w:t>
      </w:r>
    </w:p>
    <w:p w:rsidR="001A382A" w:rsidRDefault="001A382A" w:rsidP="00EA6F32">
      <w:pPr>
        <w:numPr>
          <w:ilvl w:val="1"/>
          <w:numId w:val="1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Identifying ways in which organisms from the Eubacteria, Protista, and </w:t>
      </w:r>
      <w:smartTag w:uri="urn:schemas-microsoft-com:office:smarttags" w:element="PlaceName">
        <w:smartTag w:uri="urn:schemas-microsoft-com:office:smarttags" w:element="place">
          <w:smartTag w:uri="urn:schemas-microsoft-com:office:smarttags" w:element="PlaceName">
            <w:r w:rsidRPr="00EA6F32">
              <w:rPr>
                <w:rFonts w:ascii="Arial" w:hAnsi="Arial" w:cs="Arial"/>
              </w:rPr>
              <w:t>Fungi</w:t>
            </w:r>
          </w:smartTag>
          <w:r w:rsidRPr="00EA6F32">
            <w:rPr>
              <w:rFonts w:ascii="Arial" w:hAnsi="Arial" w:cs="Arial"/>
            </w:rPr>
            <w:t xml:space="preserve"> </w:t>
          </w:r>
          <w:smartTag w:uri="urn:schemas-microsoft-com:office:smarttags" w:element="PlaceType">
            <w:r w:rsidRPr="00EA6F32">
              <w:rPr>
                <w:rFonts w:ascii="Arial" w:hAnsi="Arial" w:cs="Arial"/>
              </w:rPr>
              <w:t>Kingdoms</w:t>
            </w:r>
          </w:smartTag>
        </w:smartTag>
      </w:smartTag>
      <w:r w:rsidRPr="00EA6F32">
        <w:rPr>
          <w:rFonts w:ascii="Arial" w:hAnsi="Arial" w:cs="Arial"/>
        </w:rPr>
        <w:t xml:space="preserve"> are beneficial and harmful. </w:t>
      </w:r>
    </w:p>
    <w:p w:rsidR="001A382A" w:rsidRPr="004D6C3C" w:rsidRDefault="001A382A" w:rsidP="004D6C3C">
      <w:pPr>
        <w:spacing w:after="0"/>
        <w:ind w:left="360"/>
        <w:rPr>
          <w:rFonts w:ascii="Arial" w:hAnsi="Arial" w:cs="Arial"/>
          <w:b/>
          <w:u w:val="single"/>
        </w:rPr>
      </w:pPr>
      <w:r w:rsidRPr="004D6C3C">
        <w:rPr>
          <w:rFonts w:ascii="Arial" w:hAnsi="Arial" w:cs="Arial"/>
          <w:b/>
          <w:u w:val="single"/>
        </w:rPr>
        <w:t xml:space="preserve">Understanding Classification </w:t>
      </w:r>
    </w:p>
    <w:p w:rsidR="001A382A" w:rsidRPr="00EA6F32" w:rsidRDefault="001A382A" w:rsidP="00EA6F32">
      <w:pPr>
        <w:numPr>
          <w:ilvl w:val="0"/>
          <w:numId w:val="1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How are organisms classified? </w:t>
      </w:r>
    </w:p>
    <w:p w:rsidR="001A382A" w:rsidRPr="00EA6F32" w:rsidRDefault="001A382A" w:rsidP="00EA6F32">
      <w:pPr>
        <w:numPr>
          <w:ilvl w:val="0"/>
          <w:numId w:val="1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Carlos </w:t>
      </w:r>
      <w:r>
        <w:rPr>
          <w:rFonts w:ascii="Arial" w:hAnsi="Arial" w:cs="Arial"/>
        </w:rPr>
        <w:t>________________</w:t>
      </w:r>
      <w:r w:rsidRPr="00EA6F32">
        <w:rPr>
          <w:rFonts w:ascii="Arial" w:hAnsi="Arial" w:cs="Arial"/>
        </w:rPr>
        <w:t xml:space="preserve">-1700’s </w:t>
      </w:r>
    </w:p>
    <w:p w:rsidR="001A382A" w:rsidRPr="00EA6F32" w:rsidRDefault="001A382A" w:rsidP="00EA6F32">
      <w:pPr>
        <w:numPr>
          <w:ilvl w:val="0"/>
          <w:numId w:val="1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>Developed a system of binomial nomenclature to classify organisms.</w:t>
      </w:r>
    </w:p>
    <w:p w:rsidR="001A382A" w:rsidRPr="00EA6F32" w:rsidRDefault="001A382A" w:rsidP="00EA6F32">
      <w:pPr>
        <w:numPr>
          <w:ilvl w:val="1"/>
          <w:numId w:val="1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>Binomial classification</w:t>
      </w:r>
      <w:r w:rsidRPr="00EA6F32">
        <w:rPr>
          <w:rFonts w:ascii="Arial" w:hAnsi="Arial" w:cs="Arial"/>
        </w:rPr>
        <w:t>– each organism has a two-part scientific name.</w:t>
      </w:r>
    </w:p>
    <w:p w:rsidR="001A382A" w:rsidRPr="00EA6F32" w:rsidRDefault="001A382A" w:rsidP="00EA6F32">
      <w:pPr>
        <w:numPr>
          <w:ilvl w:val="1"/>
          <w:numId w:val="1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>Genus</w:t>
      </w:r>
      <w:r w:rsidRPr="00EA6F32">
        <w:rPr>
          <w:rFonts w:ascii="Arial" w:hAnsi="Arial" w:cs="Arial"/>
        </w:rPr>
        <w:t xml:space="preserve"> – a small group to which the organism belongs.</w:t>
      </w:r>
    </w:p>
    <w:p w:rsidR="001A382A" w:rsidRPr="00EA6F32" w:rsidRDefault="001A382A" w:rsidP="00EA6F32">
      <w:pPr>
        <w:numPr>
          <w:ilvl w:val="1"/>
          <w:numId w:val="1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>Species</w:t>
      </w:r>
      <w:r w:rsidRPr="00EA6F32">
        <w:rPr>
          <w:rFonts w:ascii="Arial" w:hAnsi="Arial" w:cs="Arial"/>
        </w:rPr>
        <w:t xml:space="preserve"> – a Latin description of a specific characteristic of the organism.</w:t>
      </w:r>
    </w:p>
    <w:p w:rsidR="001A382A" w:rsidRPr="00EA6F32" w:rsidRDefault="001A382A" w:rsidP="00EA6F32">
      <w:pPr>
        <w:numPr>
          <w:ilvl w:val="0"/>
          <w:numId w:val="1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>How the name of the organism is written:</w:t>
      </w:r>
    </w:p>
    <w:p w:rsidR="001A382A" w:rsidRPr="00EA6F32" w:rsidRDefault="001A382A" w:rsidP="00EA6F32">
      <w:pPr>
        <w:numPr>
          <w:ilvl w:val="0"/>
          <w:numId w:val="1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The entire name of the organism is written in </w:t>
      </w:r>
      <w:r>
        <w:rPr>
          <w:rFonts w:ascii="Arial" w:hAnsi="Arial" w:cs="Arial"/>
        </w:rPr>
        <w:t>________________</w:t>
      </w:r>
      <w:r w:rsidRPr="00EA6F32">
        <w:rPr>
          <w:rFonts w:ascii="Arial" w:hAnsi="Arial" w:cs="Arial"/>
        </w:rPr>
        <w:t>.</w:t>
      </w:r>
    </w:p>
    <w:p w:rsidR="001A382A" w:rsidRPr="00EA6F32" w:rsidRDefault="001A382A" w:rsidP="00EA6F32">
      <w:pPr>
        <w:numPr>
          <w:ilvl w:val="0"/>
          <w:numId w:val="1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________________</w:t>
      </w:r>
      <w:r w:rsidRPr="00EA6F32">
        <w:rPr>
          <w:rFonts w:ascii="Arial" w:hAnsi="Arial" w:cs="Arial"/>
        </w:rPr>
        <w:t xml:space="preserve"> name is </w:t>
      </w:r>
      <w:r w:rsidRPr="00E35C22">
        <w:rPr>
          <w:rFonts w:ascii="Arial" w:hAnsi="Arial" w:cs="Arial"/>
          <w:b/>
        </w:rPr>
        <w:t>capitalized</w:t>
      </w:r>
      <w:r w:rsidRPr="00EA6F32">
        <w:rPr>
          <w:rFonts w:ascii="Arial" w:hAnsi="Arial" w:cs="Arial"/>
        </w:rPr>
        <w:t>.</w:t>
      </w:r>
    </w:p>
    <w:p w:rsidR="001A382A" w:rsidRPr="00EA6F32" w:rsidRDefault="001A382A" w:rsidP="00EA6F32">
      <w:pPr>
        <w:numPr>
          <w:ilvl w:val="0"/>
          <w:numId w:val="1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>The species name is not.</w:t>
      </w:r>
    </w:p>
    <w:p w:rsidR="001A382A" w:rsidRPr="00EA6F32" w:rsidRDefault="001A382A" w:rsidP="00EA6F32">
      <w:pPr>
        <w:numPr>
          <w:ilvl w:val="0"/>
          <w:numId w:val="1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Example: </w:t>
      </w:r>
      <w:r w:rsidRPr="00EA6F32">
        <w:rPr>
          <w:rFonts w:ascii="Arial" w:hAnsi="Arial" w:cs="Arial"/>
          <w:b/>
          <w:bCs/>
          <w:i/>
          <w:iCs/>
        </w:rPr>
        <w:t>Homo sapiens</w:t>
      </w:r>
      <w:r w:rsidRPr="00EA6F32">
        <w:rPr>
          <w:rFonts w:ascii="Arial" w:hAnsi="Arial" w:cs="Arial"/>
          <w:b/>
          <w:bCs/>
        </w:rPr>
        <w:t xml:space="preserve"> </w:t>
      </w:r>
      <w:r w:rsidRPr="00EA6F32">
        <w:rPr>
          <w:rFonts w:ascii="Arial" w:hAnsi="Arial" w:cs="Arial"/>
        </w:rPr>
        <w:t xml:space="preserve">is the scientific name for </w:t>
      </w:r>
      <w:r>
        <w:rPr>
          <w:rFonts w:ascii="Arial" w:hAnsi="Arial" w:cs="Arial"/>
        </w:rPr>
        <w:t>________________.</w:t>
      </w:r>
    </w:p>
    <w:p w:rsidR="001A382A" w:rsidRPr="00EA6F32" w:rsidRDefault="001A382A" w:rsidP="00EA6F32">
      <w:pPr>
        <w:numPr>
          <w:ilvl w:val="0"/>
          <w:numId w:val="1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After Linnaeus named the organisms, he placed them into groups with common characteristics – each group is a </w:t>
      </w:r>
      <w:r>
        <w:rPr>
          <w:rFonts w:ascii="Arial" w:hAnsi="Arial" w:cs="Arial"/>
        </w:rPr>
        <w:t>________________</w:t>
      </w:r>
      <w:r w:rsidRPr="00EA6F32">
        <w:rPr>
          <w:rFonts w:ascii="Arial" w:hAnsi="Arial" w:cs="Arial"/>
        </w:rPr>
        <w:t>.</w:t>
      </w:r>
    </w:p>
    <w:p w:rsidR="001A382A" w:rsidRPr="00EA6F32" w:rsidRDefault="001A382A" w:rsidP="00EA6F32">
      <w:pPr>
        <w:numPr>
          <w:ilvl w:val="0"/>
          <w:numId w:val="1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>Taxonomy</w:t>
      </w:r>
      <w:r w:rsidRPr="00EA6F32">
        <w:rPr>
          <w:rFonts w:ascii="Arial" w:hAnsi="Arial" w:cs="Arial"/>
        </w:rPr>
        <w:t xml:space="preserve"> – the science of naming organisms and placing them in groups.</w:t>
      </w:r>
    </w:p>
    <w:p w:rsidR="001A382A" w:rsidRPr="00EA6F32" w:rsidRDefault="001A382A" w:rsidP="00EA6F32">
      <w:pPr>
        <w:numPr>
          <w:ilvl w:val="0"/>
          <w:numId w:val="1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>Organisms are classified into categories, from largest (most general) to smallest (most specific).</w:t>
      </w:r>
    </w:p>
    <w:p w:rsidR="001A382A" w:rsidRPr="00E35C22" w:rsidRDefault="001A382A" w:rsidP="00EA6F32">
      <w:pPr>
        <w:numPr>
          <w:ilvl w:val="0"/>
          <w:numId w:val="1"/>
        </w:numPr>
        <w:spacing w:after="0"/>
        <w:rPr>
          <w:rFonts w:ascii="Arial" w:hAnsi="Arial" w:cs="Arial"/>
        </w:rPr>
      </w:pPr>
      <w:r w:rsidRPr="00E35C22">
        <w:rPr>
          <w:rFonts w:ascii="Arial" w:hAnsi="Arial" w:cs="Arial"/>
        </w:rPr>
        <w:t>Domain</w:t>
      </w:r>
      <w:r w:rsidRPr="00EA6F32">
        <w:rPr>
          <w:rFonts w:ascii="Arial" w:hAnsi="Arial" w:cs="Arial"/>
        </w:rPr>
        <w:sym w:font="Wingdings" w:char="F0E0"/>
      </w:r>
      <w:r>
        <w:rPr>
          <w:rFonts w:ascii="Arial" w:hAnsi="Arial" w:cs="Arial"/>
        </w:rPr>
        <w:t>________________</w:t>
      </w:r>
      <w:r w:rsidRPr="00EA6F32">
        <w:rPr>
          <w:rFonts w:ascii="Arial" w:hAnsi="Arial" w:cs="Arial"/>
        </w:rPr>
        <w:sym w:font="Wingdings" w:char="F0E0"/>
      </w:r>
      <w:r w:rsidRPr="00E35C22">
        <w:rPr>
          <w:rFonts w:ascii="Arial" w:hAnsi="Arial" w:cs="Arial"/>
        </w:rPr>
        <w:t>Phylum</w:t>
      </w:r>
      <w:r w:rsidRPr="00EA6F32">
        <w:rPr>
          <w:rFonts w:ascii="Arial" w:hAnsi="Arial" w:cs="Arial"/>
        </w:rPr>
        <w:sym w:font="Wingdings" w:char="F0E0"/>
      </w:r>
      <w:r w:rsidRPr="00E35C22">
        <w:rPr>
          <w:rFonts w:ascii="Arial" w:hAnsi="Arial" w:cs="Arial"/>
        </w:rPr>
        <w:t>Class</w:t>
      </w:r>
      <w:r w:rsidRPr="00EA6F32">
        <w:rPr>
          <w:rFonts w:ascii="Arial" w:hAnsi="Arial" w:cs="Arial"/>
        </w:rPr>
        <w:sym w:font="Wingdings" w:char="F0E0"/>
      </w:r>
      <w:r w:rsidRPr="00E35C22">
        <w:rPr>
          <w:rFonts w:ascii="Arial" w:hAnsi="Arial" w:cs="Arial"/>
        </w:rPr>
        <w:t xml:space="preserve"> Order</w:t>
      </w:r>
      <w:r w:rsidRPr="00EA6F32">
        <w:rPr>
          <w:rFonts w:ascii="Arial" w:hAnsi="Arial" w:cs="Arial"/>
        </w:rPr>
        <w:sym w:font="Wingdings" w:char="F0E0"/>
      </w:r>
      <w:r w:rsidRPr="00E35C22">
        <w:rPr>
          <w:rFonts w:ascii="Arial" w:hAnsi="Arial" w:cs="Arial"/>
        </w:rPr>
        <w:t>Family</w:t>
      </w:r>
      <w:r w:rsidRPr="00EA6F32">
        <w:rPr>
          <w:rFonts w:ascii="Arial" w:hAnsi="Arial" w:cs="Arial"/>
        </w:rPr>
        <w:sym w:font="Wingdings" w:char="F0E0"/>
      </w:r>
      <w:r w:rsidRPr="00E35C22">
        <w:rPr>
          <w:rFonts w:ascii="Arial" w:hAnsi="Arial" w:cs="Arial"/>
        </w:rPr>
        <w:t>Genus</w:t>
      </w:r>
      <w:r w:rsidRPr="00EA6F32">
        <w:rPr>
          <w:rFonts w:ascii="Arial" w:hAnsi="Arial" w:cs="Arial"/>
        </w:rPr>
        <w:sym w:font="Wingdings" w:char="F0E0"/>
      </w:r>
      <w:r w:rsidRPr="00E35C22">
        <w:rPr>
          <w:rFonts w:ascii="Arial" w:hAnsi="Arial" w:cs="Arial"/>
        </w:rPr>
        <w:t xml:space="preserve">Species </w:t>
      </w:r>
    </w:p>
    <w:p w:rsidR="001A382A" w:rsidRPr="00EA6F32" w:rsidRDefault="001A382A" w:rsidP="00EA6F32">
      <w:pPr>
        <w:numPr>
          <w:ilvl w:val="0"/>
          <w:numId w:val="2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Dear King Phillip Came Over For Green Spaghetti! </w:t>
      </w:r>
    </w:p>
    <w:p w:rsidR="001A382A" w:rsidRPr="004D6C3C" w:rsidRDefault="001A382A" w:rsidP="004D6C3C">
      <w:pPr>
        <w:spacing w:after="0"/>
        <w:ind w:left="360"/>
        <w:rPr>
          <w:rFonts w:ascii="Arial" w:hAnsi="Arial" w:cs="Arial"/>
          <w:b/>
          <w:u w:val="single"/>
        </w:rPr>
      </w:pPr>
      <w:r w:rsidRPr="004D6C3C">
        <w:rPr>
          <w:rFonts w:ascii="Arial" w:hAnsi="Arial" w:cs="Arial"/>
          <w:b/>
          <w:u w:val="single"/>
        </w:rPr>
        <w:t xml:space="preserve">Classification of living things </w:t>
      </w:r>
    </w:p>
    <w:p w:rsidR="001A382A" w:rsidRPr="00EA6F32" w:rsidRDefault="001A382A" w:rsidP="00EA6F32">
      <w:pPr>
        <w:numPr>
          <w:ilvl w:val="1"/>
          <w:numId w:val="2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>So what’s the point??   Why have these crazy, long names for animals?</w:t>
      </w:r>
    </w:p>
    <w:p w:rsidR="001A382A" w:rsidRPr="00EA6F32" w:rsidRDefault="001A382A" w:rsidP="00EA6F32">
      <w:pPr>
        <w:numPr>
          <w:ilvl w:val="1"/>
          <w:numId w:val="2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The names are </w:t>
      </w:r>
      <w:r>
        <w:rPr>
          <w:rFonts w:ascii="Arial" w:hAnsi="Arial" w:cs="Arial"/>
        </w:rPr>
        <w:t>________________</w:t>
      </w:r>
      <w:r w:rsidRPr="00EA6F32">
        <w:rPr>
          <w:rFonts w:ascii="Arial" w:hAnsi="Arial" w:cs="Arial"/>
        </w:rPr>
        <w:t xml:space="preserve"> in the science realm.  No matter what language you speak that floppy eared, slobbery, “furry thing” that claims to be “man’s best friend” will always be known as….. </w:t>
      </w:r>
    </w:p>
    <w:p w:rsidR="001A382A" w:rsidRPr="00EA6F32" w:rsidRDefault="001A382A" w:rsidP="00EA6F32">
      <w:pPr>
        <w:numPr>
          <w:ilvl w:val="3"/>
          <w:numId w:val="2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i/>
          <w:iCs/>
        </w:rPr>
        <w:t xml:space="preserve">Canis domesticus!!  (or in English it is </w:t>
      </w:r>
      <w:r>
        <w:rPr>
          <w:rFonts w:ascii="Arial" w:hAnsi="Arial" w:cs="Arial"/>
        </w:rPr>
        <w:t>___________</w:t>
      </w:r>
      <w:r w:rsidRPr="00EA6F32">
        <w:rPr>
          <w:rFonts w:ascii="Arial" w:hAnsi="Arial" w:cs="Arial"/>
          <w:i/>
          <w:iCs/>
        </w:rPr>
        <w:t>!!)</w:t>
      </w:r>
    </w:p>
    <w:p w:rsidR="001A382A" w:rsidRPr="00EA6F32" w:rsidRDefault="001A382A" w:rsidP="00EA6F32">
      <w:pPr>
        <w:numPr>
          <w:ilvl w:val="3"/>
          <w:numId w:val="2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Do you know what </w:t>
      </w:r>
      <w:r w:rsidRPr="00EA6F32">
        <w:rPr>
          <w:rFonts w:ascii="Arial" w:hAnsi="Arial" w:cs="Arial"/>
          <w:i/>
          <w:iCs/>
        </w:rPr>
        <w:t xml:space="preserve">Canis lupus </w:t>
      </w:r>
      <w:r w:rsidRPr="00EA6F32">
        <w:rPr>
          <w:rFonts w:ascii="Arial" w:hAnsi="Arial" w:cs="Arial"/>
        </w:rPr>
        <w:t>stands for??</w:t>
      </w:r>
    </w:p>
    <w:p w:rsidR="001A382A" w:rsidRPr="00EA6F32" w:rsidRDefault="001A382A" w:rsidP="00EA6F32">
      <w:pPr>
        <w:numPr>
          <w:ilvl w:val="4"/>
          <w:numId w:val="2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________________</w:t>
      </w:r>
      <w:r w:rsidRPr="00EA6F32">
        <w:rPr>
          <w:rFonts w:ascii="Arial" w:hAnsi="Arial" w:cs="Arial"/>
        </w:rPr>
        <w:t>!</w:t>
      </w:r>
    </w:p>
    <w:p w:rsidR="001A382A" w:rsidRPr="00EA6F32" w:rsidRDefault="001A382A" w:rsidP="00EA6F32">
      <w:pPr>
        <w:numPr>
          <w:ilvl w:val="1"/>
          <w:numId w:val="2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All organisms are classified based on common characteristics. </w:t>
      </w:r>
    </w:p>
    <w:p w:rsidR="001A382A" w:rsidRPr="00EA6F32" w:rsidRDefault="001A382A" w:rsidP="00EA6F32">
      <w:pPr>
        <w:numPr>
          <w:ilvl w:val="0"/>
          <w:numId w:val="2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____</w:t>
      </w:r>
      <w:r w:rsidRPr="00EA6F32">
        <w:rPr>
          <w:rFonts w:ascii="Arial" w:hAnsi="Arial" w:cs="Arial"/>
        </w:rPr>
        <w:t xml:space="preserve"> Domains which are subdivided into 6 Kingdoms </w:t>
      </w:r>
    </w:p>
    <w:p w:rsidR="001A382A" w:rsidRPr="00EA6F32" w:rsidRDefault="001A382A" w:rsidP="00EA6F32">
      <w:pPr>
        <w:numPr>
          <w:ilvl w:val="0"/>
          <w:numId w:val="3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Bacteria      2. Archaea      3. Eukarya </w:t>
      </w:r>
    </w:p>
    <w:p w:rsidR="001A382A" w:rsidRPr="00EA6F32" w:rsidRDefault="001A382A" w:rsidP="00EA6F32">
      <w:pPr>
        <w:numPr>
          <w:ilvl w:val="0"/>
          <w:numId w:val="4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Kingdoms </w:t>
      </w:r>
      <w:r w:rsidRPr="00EA6F32">
        <w:rPr>
          <w:rFonts w:ascii="Arial" w:hAnsi="Arial" w:cs="Arial"/>
          <w:b/>
          <w:bCs/>
        </w:rPr>
        <w:t xml:space="preserve">are divided into Phyla </w:t>
      </w:r>
      <w:r w:rsidRPr="00EA6F32">
        <w:rPr>
          <w:rFonts w:ascii="Arial" w:hAnsi="Arial" w:cs="Arial"/>
          <w:b/>
          <w:bCs/>
          <w:i/>
          <w:iCs/>
        </w:rPr>
        <w:t>(phylum=plural)</w:t>
      </w:r>
      <w:r w:rsidRPr="00EA6F32">
        <w:rPr>
          <w:rFonts w:ascii="Arial" w:hAnsi="Arial" w:cs="Arial"/>
          <w:i/>
          <w:iCs/>
        </w:rPr>
        <w:t xml:space="preserve"> </w:t>
      </w:r>
      <w:r w:rsidRPr="00EA6F32">
        <w:rPr>
          <w:rFonts w:ascii="Arial" w:hAnsi="Arial" w:cs="Arial"/>
        </w:rPr>
        <w:t xml:space="preserve"> </w:t>
      </w:r>
    </w:p>
    <w:p w:rsidR="001A382A" w:rsidRPr="00EA6F32" w:rsidRDefault="001A382A" w:rsidP="00EA6F32">
      <w:pPr>
        <w:numPr>
          <w:ilvl w:val="0"/>
          <w:numId w:val="4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Phyla are divided into </w:t>
      </w:r>
      <w:r w:rsidRPr="00EA6F32">
        <w:rPr>
          <w:rFonts w:ascii="Arial" w:hAnsi="Arial" w:cs="Arial"/>
          <w:b/>
          <w:bCs/>
        </w:rPr>
        <w:t>classes</w:t>
      </w:r>
      <w:r w:rsidRPr="00EA6F32">
        <w:rPr>
          <w:rFonts w:ascii="Arial" w:hAnsi="Arial" w:cs="Arial"/>
        </w:rPr>
        <w:t>.</w:t>
      </w:r>
    </w:p>
    <w:p w:rsidR="001A382A" w:rsidRPr="00EA6F32" w:rsidRDefault="001A382A" w:rsidP="00EA6F32">
      <w:pPr>
        <w:numPr>
          <w:ilvl w:val="0"/>
          <w:numId w:val="4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Classes are divided into </w:t>
      </w:r>
      <w:r w:rsidRPr="00EA6F32">
        <w:rPr>
          <w:rFonts w:ascii="Arial" w:hAnsi="Arial" w:cs="Arial"/>
          <w:b/>
          <w:bCs/>
        </w:rPr>
        <w:t>orders</w:t>
      </w:r>
      <w:r w:rsidRPr="00EA6F32">
        <w:rPr>
          <w:rFonts w:ascii="Arial" w:hAnsi="Arial" w:cs="Arial"/>
        </w:rPr>
        <w:t>.</w:t>
      </w:r>
    </w:p>
    <w:p w:rsidR="001A382A" w:rsidRPr="00EA6F32" w:rsidRDefault="001A382A" w:rsidP="00EA6F32">
      <w:pPr>
        <w:numPr>
          <w:ilvl w:val="0"/>
          <w:numId w:val="4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Orders are divided into </w:t>
      </w:r>
      <w:r w:rsidRPr="00EA6F32">
        <w:rPr>
          <w:rFonts w:ascii="Arial" w:hAnsi="Arial" w:cs="Arial"/>
          <w:b/>
          <w:bCs/>
        </w:rPr>
        <w:t>families</w:t>
      </w:r>
      <w:r w:rsidRPr="00EA6F32">
        <w:rPr>
          <w:rFonts w:ascii="Arial" w:hAnsi="Arial" w:cs="Arial"/>
        </w:rPr>
        <w:t>.</w:t>
      </w:r>
    </w:p>
    <w:p w:rsidR="001A382A" w:rsidRPr="00EA6F32" w:rsidRDefault="001A382A" w:rsidP="00EA6F32">
      <w:pPr>
        <w:numPr>
          <w:ilvl w:val="0"/>
          <w:numId w:val="4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Families are divided into </w:t>
      </w:r>
      <w:r w:rsidRPr="00EA6F32">
        <w:rPr>
          <w:rFonts w:ascii="Arial" w:hAnsi="Arial" w:cs="Arial"/>
          <w:b/>
          <w:bCs/>
        </w:rPr>
        <w:t>genus.</w:t>
      </w:r>
      <w:r w:rsidRPr="00EA6F32">
        <w:rPr>
          <w:rFonts w:ascii="Arial" w:hAnsi="Arial" w:cs="Arial"/>
        </w:rPr>
        <w:t xml:space="preserve"> </w:t>
      </w:r>
    </w:p>
    <w:p w:rsidR="001A382A" w:rsidRDefault="001A382A" w:rsidP="00EA6F32">
      <w:pPr>
        <w:numPr>
          <w:ilvl w:val="0"/>
          <w:numId w:val="4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A genus is divided into </w:t>
      </w:r>
      <w:r w:rsidRPr="00EA6F32">
        <w:rPr>
          <w:rFonts w:ascii="Arial" w:hAnsi="Arial" w:cs="Arial"/>
          <w:b/>
          <w:bCs/>
        </w:rPr>
        <w:t>species</w:t>
      </w:r>
      <w:r w:rsidRPr="00EA6F32">
        <w:rPr>
          <w:rFonts w:ascii="Arial" w:hAnsi="Arial" w:cs="Arial"/>
        </w:rPr>
        <w:t>.</w:t>
      </w:r>
    </w:p>
    <w:p w:rsidR="001A382A" w:rsidRPr="00EA6F32" w:rsidRDefault="001A382A" w:rsidP="00A008F0">
      <w:pPr>
        <w:spacing w:after="0"/>
        <w:ind w:left="360"/>
        <w:rPr>
          <w:rFonts w:ascii="Arial" w:hAnsi="Arial" w:cs="Arial"/>
        </w:rPr>
      </w:pPr>
    </w:p>
    <w:p w:rsidR="001A382A" w:rsidRPr="00EA6F32" w:rsidRDefault="001A382A" w:rsidP="00EA6F32">
      <w:pPr>
        <w:numPr>
          <w:ilvl w:val="0"/>
          <w:numId w:val="4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  <w:u w:val="single"/>
        </w:rPr>
        <w:t>Species</w:t>
      </w:r>
      <w:r w:rsidRPr="00EA6F32">
        <w:rPr>
          <w:rFonts w:ascii="Arial" w:hAnsi="Arial" w:cs="Arial"/>
        </w:rPr>
        <w:t>:</w:t>
      </w:r>
    </w:p>
    <w:p w:rsidR="001A382A" w:rsidRPr="00EA6F32" w:rsidRDefault="001A382A" w:rsidP="00EA6F32">
      <w:pPr>
        <w:numPr>
          <w:ilvl w:val="1"/>
          <w:numId w:val="4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________________</w:t>
      </w:r>
      <w:r w:rsidRPr="00EA6F32">
        <w:rPr>
          <w:rFonts w:ascii="Arial" w:hAnsi="Arial" w:cs="Arial"/>
        </w:rPr>
        <w:t>, most specific taxon.</w:t>
      </w:r>
    </w:p>
    <w:p w:rsidR="001A382A" w:rsidRPr="00EA6F32" w:rsidRDefault="001A382A" w:rsidP="00EA6F32">
      <w:pPr>
        <w:numPr>
          <w:ilvl w:val="1"/>
          <w:numId w:val="4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>Members breed with each other and produce fertile offspring.</w:t>
      </w:r>
    </w:p>
    <w:p w:rsidR="001A382A" w:rsidRDefault="001A382A" w:rsidP="00E35C22">
      <w:pPr>
        <w:numPr>
          <w:ilvl w:val="0"/>
          <w:numId w:val="4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The scientific name of all organisms is the </w:t>
      </w:r>
      <w:r w:rsidRPr="00EA6F32">
        <w:rPr>
          <w:rFonts w:ascii="Arial" w:hAnsi="Arial" w:cs="Arial"/>
          <w:i/>
          <w:iCs/>
        </w:rPr>
        <w:t xml:space="preserve">Genus + species names.  Ex. Felis catus = </w:t>
      </w:r>
      <w:r>
        <w:rPr>
          <w:rFonts w:ascii="Arial" w:hAnsi="Arial" w:cs="Arial"/>
        </w:rPr>
        <w:t>_______________________________</w:t>
      </w:r>
    </w:p>
    <w:p w:rsidR="001A382A" w:rsidRPr="00EA6F32" w:rsidRDefault="001A382A" w:rsidP="00EA6F32">
      <w:pPr>
        <w:numPr>
          <w:ilvl w:val="0"/>
          <w:numId w:val="4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The </w:t>
      </w:r>
      <w:smartTag w:uri="urn:schemas-microsoft-com:office:smarttags" w:element="Street">
        <w:smartTag w:uri="urn:schemas-microsoft-com:office:smarttags" w:element="place">
          <w:smartTag w:uri="urn:schemas-microsoft-com:office:smarttags" w:element="PlaceName">
            <w:r w:rsidRPr="00EA6F32">
              <w:rPr>
                <w:rFonts w:ascii="Arial" w:hAnsi="Arial" w:cs="Arial"/>
              </w:rPr>
              <w:t>OLD</w:t>
            </w:r>
          </w:smartTag>
        </w:smartTag>
        <w:r w:rsidRPr="00EA6F32">
          <w:rPr>
            <w:rFonts w:ascii="Arial" w:hAnsi="Arial" w:cs="Arial"/>
          </w:rPr>
          <w:t xml:space="preserve"> </w:t>
        </w:r>
        <w:smartTag w:uri="urn:schemas-microsoft-com:office:smarttags" w:element="Street">
          <w:r w:rsidRPr="00EA6F32">
            <w:rPr>
              <w:rFonts w:ascii="Arial" w:hAnsi="Arial" w:cs="Arial"/>
            </w:rPr>
            <w:t>Monera</w:t>
          </w:r>
        </w:smartTag>
        <w:r w:rsidRPr="00EA6F32">
          <w:rPr>
            <w:rFonts w:ascii="Arial" w:hAnsi="Arial" w:cs="Arial"/>
          </w:rPr>
          <w:t xml:space="preserve"> </w:t>
        </w:r>
        <w:smartTag w:uri="urn:schemas-microsoft-com:office:smarttags" w:element="Street">
          <w:r w:rsidRPr="00EA6F32">
            <w:rPr>
              <w:rFonts w:ascii="Arial" w:hAnsi="Arial" w:cs="Arial"/>
            </w:rPr>
            <w:t>Kingdom</w:t>
          </w:r>
        </w:smartTag>
      </w:smartTag>
      <w:r w:rsidRPr="00EA6F32">
        <w:rPr>
          <w:rFonts w:ascii="Arial" w:hAnsi="Arial" w:cs="Arial"/>
        </w:rPr>
        <w:t xml:space="preserve"> has been divided into two separate ones: Eubacteria and Archaea</w:t>
      </w:r>
    </w:p>
    <w:p w:rsidR="001A382A" w:rsidRPr="004D6C3C" w:rsidRDefault="001A382A" w:rsidP="004D6C3C">
      <w:pPr>
        <w:pStyle w:val="ListParagraph"/>
        <w:numPr>
          <w:ilvl w:val="0"/>
          <w:numId w:val="4"/>
        </w:numPr>
        <w:spacing w:after="0"/>
        <w:rPr>
          <w:rFonts w:ascii="Arial" w:hAnsi="Arial" w:cs="Arial"/>
        </w:rPr>
      </w:pPr>
      <w:r w:rsidRPr="004D6C3C">
        <w:rPr>
          <w:rFonts w:ascii="Arial" w:hAnsi="Arial" w:cs="Arial"/>
        </w:rPr>
        <w:t xml:space="preserve">Story: Once upon a time there lived a bunch of unicellular prokaryotes called bacteria whom, in the 1700’s, was united by King Carlous Linnaeus, under a kingdom called ________________. </w:t>
      </w:r>
    </w:p>
    <w:p w:rsidR="001A382A" w:rsidRPr="00E35C22" w:rsidRDefault="001A382A" w:rsidP="00E35C22">
      <w:pPr>
        <w:numPr>
          <w:ilvl w:val="0"/>
          <w:numId w:val="5"/>
        </w:numPr>
        <w:spacing w:after="0"/>
        <w:rPr>
          <w:rFonts w:ascii="Arial" w:hAnsi="Arial" w:cs="Arial"/>
        </w:rPr>
      </w:pPr>
      <w:r w:rsidRPr="00E35C22">
        <w:rPr>
          <w:rFonts w:ascii="Arial" w:hAnsi="Arial" w:cs="Arial"/>
        </w:rPr>
        <w:t xml:space="preserve">They lived happily together until </w:t>
      </w:r>
      <w:r>
        <w:rPr>
          <w:rFonts w:ascii="Arial" w:hAnsi="Arial" w:cs="Arial"/>
        </w:rPr>
        <w:t>________________</w:t>
      </w:r>
      <w:r w:rsidRPr="00E35C22">
        <w:rPr>
          <w:rFonts w:ascii="Arial" w:hAnsi="Arial" w:cs="Arial"/>
        </w:rPr>
        <w:t xml:space="preserve"> when a new leader discovered that all of the bacteria weren’t the same after all!!  </w:t>
      </w:r>
      <w:r>
        <w:rPr>
          <w:rFonts w:ascii="Arial" w:hAnsi="Arial" w:cs="Arial"/>
        </w:rPr>
        <w:t>The oldest group “A”</w:t>
      </w:r>
      <w:r w:rsidRPr="00E35C22">
        <w:rPr>
          <w:rFonts w:ascii="Arial" w:hAnsi="Arial" w:cs="Arial"/>
        </w:rPr>
        <w:t xml:space="preserve"> said they are the FIRST organisms to exist on Earth, and that they were FAR SUPERIOR to that other group for they could tough out the harshest of environments!!</w:t>
      </w:r>
      <w:r>
        <w:rPr>
          <w:rFonts w:ascii="Arial" w:hAnsi="Arial" w:cs="Arial"/>
        </w:rPr>
        <w:t xml:space="preserve">  </w:t>
      </w:r>
      <w:r w:rsidRPr="00E35C22">
        <w:rPr>
          <w:rFonts w:ascii="Arial" w:hAnsi="Arial" w:cs="Arial"/>
        </w:rPr>
        <w:t xml:space="preserve">They called themselves the ancients. </w:t>
      </w:r>
    </w:p>
    <w:p w:rsidR="001A382A" w:rsidRPr="00E35C22" w:rsidRDefault="001A382A" w:rsidP="00EA6F32">
      <w:pPr>
        <w:numPr>
          <w:ilvl w:val="0"/>
          <w:numId w:val="5"/>
        </w:numPr>
        <w:spacing w:after="0"/>
        <w:rPr>
          <w:rFonts w:ascii="Arial" w:hAnsi="Arial" w:cs="Arial"/>
        </w:rPr>
      </w:pPr>
      <w:r w:rsidRPr="00E35C22">
        <w:rPr>
          <w:rFonts w:ascii="Arial" w:hAnsi="Arial" w:cs="Arial"/>
        </w:rPr>
        <w:t xml:space="preserve">The larger group B… Disagreed and said that the ancients are not true bacteria after all and they weren’t allowed to socialize with them! </w:t>
      </w:r>
    </w:p>
    <w:p w:rsidR="001A382A" w:rsidRPr="00EA6F32" w:rsidRDefault="001A382A" w:rsidP="00EA6F32">
      <w:pPr>
        <w:numPr>
          <w:ilvl w:val="0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>The second group referred to themselves as the “</w:t>
      </w:r>
      <w:r>
        <w:rPr>
          <w:rFonts w:ascii="Arial" w:hAnsi="Arial" w:cs="Arial"/>
        </w:rPr>
        <w:t>________________</w:t>
      </w:r>
      <w:r w:rsidRPr="00EA6F32">
        <w:rPr>
          <w:rFonts w:ascii="Arial" w:hAnsi="Arial" w:cs="Arial"/>
        </w:rPr>
        <w:t xml:space="preserve"> bacteria”.  </w:t>
      </w:r>
    </w:p>
    <w:p w:rsidR="001A382A" w:rsidRPr="00EA6F32" w:rsidRDefault="001A382A" w:rsidP="00EA6F32">
      <w:pPr>
        <w:numPr>
          <w:ilvl w:val="0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The Moneran War </w:t>
      </w:r>
      <w:r>
        <w:rPr>
          <w:rFonts w:ascii="Arial" w:hAnsi="Arial" w:cs="Arial"/>
        </w:rPr>
        <w:t>(ha ha)</w:t>
      </w:r>
    </w:p>
    <w:p w:rsidR="001A382A" w:rsidRPr="00EA6F32" w:rsidRDefault="001A382A" w:rsidP="00EA6F32">
      <w:pPr>
        <w:numPr>
          <w:ilvl w:val="0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They had a great war, both claiming to be the head of the kingdom. </w:t>
      </w:r>
    </w:p>
    <w:p w:rsidR="001A382A" w:rsidRPr="00EA6F32" w:rsidRDefault="001A382A" w:rsidP="00EA6F32">
      <w:pPr>
        <w:numPr>
          <w:ilvl w:val="0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It finally ended in a stalemate and both groups split up into separate Kingdoms. </w:t>
      </w:r>
    </w:p>
    <w:p w:rsidR="001A382A" w:rsidRDefault="001A382A" w:rsidP="00EA6F32">
      <w:pPr>
        <w:numPr>
          <w:ilvl w:val="0"/>
          <w:numId w:val="5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Draw the breakup:   </w:t>
      </w:r>
      <w:r w:rsidRPr="00EA6F32">
        <w:rPr>
          <w:rFonts w:ascii="Arial" w:hAnsi="Arial" w:cs="Arial"/>
        </w:rPr>
        <w:t xml:space="preserve">“The break-up” </w:t>
      </w:r>
    </w:p>
    <w:p w:rsidR="001A382A" w:rsidRDefault="001A382A" w:rsidP="00E35C22">
      <w:pPr>
        <w:spacing w:after="0"/>
        <w:ind w:left="720"/>
        <w:rPr>
          <w:rFonts w:ascii="Arial" w:hAnsi="Arial" w:cs="Arial"/>
        </w:rPr>
      </w:pPr>
    </w:p>
    <w:p w:rsidR="001A382A" w:rsidRDefault="001A382A" w:rsidP="00E35C22">
      <w:pPr>
        <w:spacing w:after="0"/>
        <w:ind w:left="720"/>
        <w:rPr>
          <w:rFonts w:ascii="Arial" w:hAnsi="Arial" w:cs="Arial"/>
        </w:rPr>
      </w:pPr>
    </w:p>
    <w:p w:rsidR="001A382A" w:rsidRPr="00EA6F32" w:rsidRDefault="001A382A" w:rsidP="00E35C22">
      <w:pPr>
        <w:spacing w:after="0"/>
        <w:ind w:left="720"/>
        <w:rPr>
          <w:rFonts w:ascii="Arial" w:hAnsi="Arial" w:cs="Arial"/>
        </w:rPr>
      </w:pPr>
    </w:p>
    <w:p w:rsidR="001A382A" w:rsidRPr="004D6C3C" w:rsidRDefault="001A382A" w:rsidP="00EA6F32">
      <w:pPr>
        <w:numPr>
          <w:ilvl w:val="0"/>
          <w:numId w:val="5"/>
        </w:numPr>
        <w:spacing w:after="0"/>
        <w:rPr>
          <w:rFonts w:ascii="Arial" w:hAnsi="Arial" w:cs="Arial"/>
        </w:rPr>
      </w:pPr>
      <w:r w:rsidRPr="004D6C3C">
        <w:rPr>
          <w:rFonts w:ascii="Arial" w:hAnsi="Arial" w:cs="Arial"/>
        </w:rPr>
        <w:t>The Moneran War Ended.</w:t>
      </w:r>
      <w:r>
        <w:rPr>
          <w:rFonts w:ascii="Arial" w:hAnsi="Arial" w:cs="Arial"/>
        </w:rPr>
        <w:t xml:space="preserve">  </w:t>
      </w:r>
      <w:r w:rsidRPr="004D6C3C">
        <w:rPr>
          <w:rFonts w:ascii="Arial" w:hAnsi="Arial" w:cs="Arial"/>
        </w:rPr>
        <w:t>The ancients called their kingdom “________________” meaning “</w:t>
      </w:r>
      <w:r w:rsidRPr="004D6C3C">
        <w:rPr>
          <w:rFonts w:ascii="Arial" w:hAnsi="Arial" w:cs="Arial"/>
          <w:i/>
          <w:iCs/>
        </w:rPr>
        <w:t>ancient bacteria.”  These prokaryotes were among the earliest organisms on Earth.  They can live in the harshest of environments, tougher than any of the other bacteria.</w:t>
      </w:r>
    </w:p>
    <w:p w:rsidR="001A382A" w:rsidRPr="00EA6F32" w:rsidRDefault="001A382A" w:rsidP="00EA6F32">
      <w:pPr>
        <w:numPr>
          <w:ilvl w:val="0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i/>
          <w:iCs/>
        </w:rPr>
        <w:t xml:space="preserve">The “true bacteria” called themselves </w:t>
      </w:r>
      <w:r>
        <w:rPr>
          <w:rFonts w:ascii="Arial" w:hAnsi="Arial" w:cs="Arial"/>
        </w:rPr>
        <w:t>________________</w:t>
      </w:r>
      <w:r w:rsidRPr="00EA6F32">
        <w:rPr>
          <w:rFonts w:ascii="Arial" w:hAnsi="Arial" w:cs="Arial"/>
          <w:i/>
          <w:iCs/>
        </w:rPr>
        <w:t>to distinguish themselves from the Archaea, which they no longer considered to be bacteria.</w:t>
      </w:r>
      <w:r w:rsidRPr="00EA6F32">
        <w:rPr>
          <w:rFonts w:ascii="Arial" w:hAnsi="Arial" w:cs="Arial"/>
        </w:rPr>
        <w:t xml:space="preserve"> </w:t>
      </w:r>
    </w:p>
    <w:p w:rsidR="001A382A" w:rsidRPr="00EA6F32" w:rsidRDefault="001A382A" w:rsidP="00EA6F32">
      <w:pPr>
        <w:numPr>
          <w:ilvl w:val="0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>1st</w:t>
      </w:r>
      <w:r w:rsidRPr="00EA6F32">
        <w:rPr>
          <w:rFonts w:ascii="Arial" w:hAnsi="Arial" w:cs="Arial"/>
        </w:rPr>
        <w:t xml:space="preserve"> Kingdom: </w:t>
      </w:r>
      <w:r w:rsidRPr="00EA6F32">
        <w:rPr>
          <w:rFonts w:ascii="Arial" w:hAnsi="Arial" w:cs="Arial"/>
          <w:b/>
          <w:bCs/>
        </w:rPr>
        <w:t>Archaea</w:t>
      </w:r>
      <w:r w:rsidRPr="00EA6F32">
        <w:rPr>
          <w:rFonts w:ascii="Arial" w:hAnsi="Arial" w:cs="Arial"/>
        </w:rPr>
        <w:t xml:space="preserve"> </w:t>
      </w:r>
    </w:p>
    <w:p w:rsidR="001A382A" w:rsidRPr="00EA6F32" w:rsidRDefault="001A382A" w:rsidP="00EA6F32">
      <w:pPr>
        <w:numPr>
          <w:ilvl w:val="1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 xml:space="preserve">Cell Type: </w:t>
      </w:r>
      <w:r w:rsidRPr="00EA6F32">
        <w:rPr>
          <w:rFonts w:ascii="Arial" w:hAnsi="Arial" w:cs="Arial"/>
          <w:b/>
          <w:bCs/>
          <w:u w:val="single"/>
        </w:rPr>
        <w:t>Prokaryotes</w:t>
      </w:r>
      <w:r w:rsidRPr="00EA6F32">
        <w:rPr>
          <w:rFonts w:ascii="Arial" w:hAnsi="Arial" w:cs="Arial"/>
        </w:rPr>
        <w:t>: lacks nucleus/organelles</w:t>
      </w:r>
    </w:p>
    <w:p w:rsidR="001A382A" w:rsidRPr="00EA6F32" w:rsidRDefault="001A382A" w:rsidP="00EA6F32">
      <w:pPr>
        <w:numPr>
          <w:ilvl w:val="1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 xml:space="preserve">Body plan: </w:t>
      </w:r>
      <w:r w:rsidRPr="00EA6F32">
        <w:rPr>
          <w:rFonts w:ascii="Arial" w:hAnsi="Arial" w:cs="Arial"/>
          <w:b/>
          <w:bCs/>
          <w:u w:val="single"/>
        </w:rPr>
        <w:t>Unicellular</w:t>
      </w:r>
    </w:p>
    <w:p w:rsidR="001A382A" w:rsidRPr="00EA6F32" w:rsidRDefault="001A382A" w:rsidP="00EA6F32">
      <w:pPr>
        <w:numPr>
          <w:ilvl w:val="1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>Nutrition:</w:t>
      </w:r>
    </w:p>
    <w:p w:rsidR="001A382A" w:rsidRPr="00EA6F32" w:rsidRDefault="001A382A" w:rsidP="00EA6F32">
      <w:pPr>
        <w:numPr>
          <w:ilvl w:val="2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  <w:u w:val="single"/>
        </w:rPr>
        <w:t>Heterotophic</w:t>
      </w:r>
      <w:r w:rsidRPr="00EA6F32">
        <w:rPr>
          <w:rFonts w:ascii="Arial" w:hAnsi="Arial" w:cs="Arial"/>
        </w:rPr>
        <w:t xml:space="preserve"> (cannot make its own food)</w:t>
      </w:r>
      <w:r w:rsidRPr="00EA6F32">
        <w:rPr>
          <w:rFonts w:ascii="Arial" w:hAnsi="Arial" w:cs="Arial"/>
        </w:rPr>
        <w:tab/>
      </w:r>
    </w:p>
    <w:p w:rsidR="001A382A" w:rsidRPr="00EA6F32" w:rsidRDefault="001A382A" w:rsidP="00EA6F32">
      <w:pPr>
        <w:numPr>
          <w:ilvl w:val="2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  <w:u w:val="single"/>
        </w:rPr>
        <w:t>Autotrophic</w:t>
      </w:r>
      <w:r w:rsidRPr="00EA6F32">
        <w:rPr>
          <w:rFonts w:ascii="Arial" w:hAnsi="Arial" w:cs="Arial"/>
          <w:u w:val="single"/>
        </w:rPr>
        <w:t xml:space="preserve"> </w:t>
      </w:r>
      <w:r w:rsidRPr="00EA6F32">
        <w:rPr>
          <w:rFonts w:ascii="Arial" w:hAnsi="Arial" w:cs="Arial"/>
        </w:rPr>
        <w:t xml:space="preserve">(Can make its own food) by making food using chemicals called, </w:t>
      </w:r>
      <w:r w:rsidRPr="00EA6F32">
        <w:rPr>
          <w:rFonts w:ascii="Arial" w:hAnsi="Arial" w:cs="Arial"/>
          <w:u w:val="single"/>
        </w:rPr>
        <w:t>chemosynthesis</w:t>
      </w:r>
    </w:p>
    <w:p w:rsidR="001A382A" w:rsidRPr="00EA6F32" w:rsidRDefault="001A382A" w:rsidP="00EA6F32">
      <w:pPr>
        <w:numPr>
          <w:ilvl w:val="2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>The ancients can not undergo Photosynthesis (using light)</w:t>
      </w:r>
    </w:p>
    <w:p w:rsidR="001A382A" w:rsidRPr="00EA6F32" w:rsidRDefault="001A382A" w:rsidP="00EA6F32">
      <w:pPr>
        <w:numPr>
          <w:ilvl w:val="1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 xml:space="preserve">Cell walls: are </w:t>
      </w:r>
      <w:r>
        <w:rPr>
          <w:rFonts w:ascii="Arial" w:hAnsi="Arial" w:cs="Arial"/>
        </w:rPr>
        <w:t>________________</w:t>
      </w:r>
      <w:r w:rsidRPr="00EA6F32">
        <w:rPr>
          <w:rFonts w:ascii="Arial" w:hAnsi="Arial" w:cs="Arial"/>
        </w:rPr>
        <w:t>fortified with</w:t>
      </w:r>
      <w:r w:rsidRPr="00EA6F32">
        <w:rPr>
          <w:rFonts w:ascii="Arial" w:hAnsi="Arial" w:cs="Arial"/>
          <w:b/>
          <w:bCs/>
        </w:rPr>
        <w:t xml:space="preserve"> peptidoglycans; (not ridged) </w:t>
      </w:r>
    </w:p>
    <w:p w:rsidR="001A382A" w:rsidRPr="00EA6F32" w:rsidRDefault="001A382A" w:rsidP="00EA6F32">
      <w:pPr>
        <w:numPr>
          <w:ilvl w:val="1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 xml:space="preserve">Unique to the ancients:  </w:t>
      </w:r>
      <w:r w:rsidRPr="00EA6F32">
        <w:rPr>
          <w:rFonts w:ascii="Arial" w:hAnsi="Arial" w:cs="Arial"/>
        </w:rPr>
        <w:t xml:space="preserve">can withstand the </w:t>
      </w:r>
      <w:r>
        <w:rPr>
          <w:rFonts w:ascii="Arial" w:hAnsi="Arial" w:cs="Arial"/>
        </w:rPr>
        <w:t>________________</w:t>
      </w:r>
      <w:r w:rsidRPr="00EA6F32">
        <w:rPr>
          <w:rFonts w:ascii="Arial" w:hAnsi="Arial" w:cs="Arial"/>
          <w:b/>
          <w:bCs/>
          <w:u w:val="single"/>
        </w:rPr>
        <w:t xml:space="preserve">environments </w:t>
      </w:r>
      <w:r w:rsidRPr="00EA6F32">
        <w:rPr>
          <w:rFonts w:ascii="Arial" w:hAnsi="Arial" w:cs="Arial"/>
        </w:rPr>
        <w:t xml:space="preserve">and is determined to be the </w:t>
      </w:r>
      <w:r w:rsidRPr="00EA6F32">
        <w:rPr>
          <w:rFonts w:ascii="Arial" w:hAnsi="Arial" w:cs="Arial"/>
          <w:u w:val="single"/>
        </w:rPr>
        <w:t>“</w:t>
      </w:r>
      <w:r w:rsidRPr="00EA6F32">
        <w:rPr>
          <w:rFonts w:ascii="Arial" w:hAnsi="Arial" w:cs="Arial"/>
          <w:b/>
          <w:bCs/>
          <w:u w:val="single"/>
        </w:rPr>
        <w:t xml:space="preserve">first” cells </w:t>
      </w:r>
      <w:r w:rsidRPr="00EA6F32">
        <w:rPr>
          <w:rFonts w:ascii="Arial" w:hAnsi="Arial" w:cs="Arial"/>
        </w:rPr>
        <w:t xml:space="preserve">that evolved. </w:t>
      </w:r>
    </w:p>
    <w:p w:rsidR="001A382A" w:rsidRPr="00EA6F32" w:rsidRDefault="001A382A" w:rsidP="00EA6F32">
      <w:pPr>
        <w:numPr>
          <w:ilvl w:val="0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      2</w:t>
      </w:r>
      <w:r w:rsidRPr="00EA6F32">
        <w:rPr>
          <w:rFonts w:ascii="Arial" w:hAnsi="Arial" w:cs="Arial"/>
          <w:vertAlign w:val="superscript"/>
        </w:rPr>
        <w:t>nd</w:t>
      </w:r>
      <w:r w:rsidRPr="00EA6F32">
        <w:rPr>
          <w:rFonts w:ascii="Arial" w:hAnsi="Arial" w:cs="Arial"/>
        </w:rPr>
        <w:t xml:space="preserve"> Kingdom: </w:t>
      </w:r>
      <w:r w:rsidRPr="00EA6F32">
        <w:rPr>
          <w:rFonts w:ascii="Arial" w:hAnsi="Arial" w:cs="Arial"/>
          <w:b/>
          <w:bCs/>
        </w:rPr>
        <w:t>Eubacteria</w:t>
      </w:r>
      <w:r w:rsidRPr="00EA6F32">
        <w:rPr>
          <w:rFonts w:ascii="Arial" w:hAnsi="Arial" w:cs="Arial"/>
        </w:rPr>
        <w:t xml:space="preserve"> </w:t>
      </w:r>
    </w:p>
    <w:p w:rsidR="001A382A" w:rsidRPr="00EA6F32" w:rsidRDefault="001A382A" w:rsidP="00EA6F32">
      <w:pPr>
        <w:numPr>
          <w:ilvl w:val="1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>Cell Type: Prokaryotes</w:t>
      </w:r>
      <w:r w:rsidRPr="00EA6F32">
        <w:rPr>
          <w:rFonts w:ascii="Arial" w:hAnsi="Arial" w:cs="Arial"/>
        </w:rPr>
        <w:t>: lacks nucleus/organelles</w:t>
      </w:r>
    </w:p>
    <w:p w:rsidR="001A382A" w:rsidRPr="00EA6F32" w:rsidRDefault="001A382A" w:rsidP="00EA6F32">
      <w:pPr>
        <w:numPr>
          <w:ilvl w:val="1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>Body plan: Unicellular</w:t>
      </w:r>
    </w:p>
    <w:p w:rsidR="001A382A" w:rsidRPr="00EA6F32" w:rsidRDefault="001A382A" w:rsidP="00EA6F32">
      <w:pPr>
        <w:numPr>
          <w:ilvl w:val="1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>Nutrition:</w:t>
      </w:r>
    </w:p>
    <w:p w:rsidR="001A382A" w:rsidRPr="00EA6F32" w:rsidRDefault="001A382A" w:rsidP="00EA6F32">
      <w:pPr>
        <w:numPr>
          <w:ilvl w:val="2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>Heterotrophic</w:t>
      </w:r>
      <w:r w:rsidRPr="00EA6F32">
        <w:rPr>
          <w:rFonts w:ascii="Arial" w:hAnsi="Arial" w:cs="Arial"/>
        </w:rPr>
        <w:t xml:space="preserve"> (cannot make its own food)</w:t>
      </w:r>
      <w:r w:rsidRPr="00EA6F32">
        <w:rPr>
          <w:rFonts w:ascii="Arial" w:hAnsi="Arial" w:cs="Arial"/>
        </w:rPr>
        <w:tab/>
      </w:r>
    </w:p>
    <w:p w:rsidR="001A382A" w:rsidRPr="00EA6F32" w:rsidRDefault="001A382A" w:rsidP="00EA6F32">
      <w:pPr>
        <w:numPr>
          <w:ilvl w:val="2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>Autotrophic</w:t>
      </w:r>
      <w:r w:rsidRPr="00EA6F32">
        <w:rPr>
          <w:rFonts w:ascii="Arial" w:hAnsi="Arial" w:cs="Arial"/>
        </w:rPr>
        <w:t xml:space="preserve"> (Can make its own food) by making food using chemicals called, </w:t>
      </w:r>
      <w:r w:rsidRPr="00EA6F32">
        <w:rPr>
          <w:rFonts w:ascii="Arial" w:hAnsi="Arial" w:cs="Arial"/>
          <w:b/>
          <w:bCs/>
        </w:rPr>
        <w:t>chemosynthesis</w:t>
      </w:r>
      <w:r w:rsidRPr="00EA6F32">
        <w:rPr>
          <w:rFonts w:ascii="Arial" w:hAnsi="Arial" w:cs="Arial"/>
        </w:rPr>
        <w:t xml:space="preserve"> or through Photosynthesis (using light)</w:t>
      </w:r>
    </w:p>
    <w:p w:rsidR="001A382A" w:rsidRPr="00EA6F32" w:rsidRDefault="001A382A" w:rsidP="00EA6F32">
      <w:pPr>
        <w:numPr>
          <w:ilvl w:val="1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 xml:space="preserve">Cell Wall: </w:t>
      </w:r>
      <w:r w:rsidRPr="00EA6F32">
        <w:rPr>
          <w:rFonts w:ascii="Arial" w:hAnsi="Arial" w:cs="Arial"/>
        </w:rPr>
        <w:t xml:space="preserve">Cell walls fortified </w:t>
      </w:r>
      <w:r w:rsidRPr="00EA6F32">
        <w:rPr>
          <w:rFonts w:ascii="Arial" w:hAnsi="Arial" w:cs="Arial"/>
          <w:b/>
          <w:bCs/>
        </w:rPr>
        <w:t>with</w:t>
      </w:r>
      <w:r w:rsidRPr="00EA6F32">
        <w:rPr>
          <w:rFonts w:ascii="Arial" w:hAnsi="Arial" w:cs="Arial"/>
        </w:rPr>
        <w:t xml:space="preserve"> </w:t>
      </w:r>
      <w:r w:rsidRPr="00EA6F32">
        <w:rPr>
          <w:rFonts w:ascii="Arial" w:hAnsi="Arial" w:cs="Arial"/>
          <w:b/>
          <w:bCs/>
        </w:rPr>
        <w:t>peptidoglycans</w:t>
      </w:r>
      <w:r w:rsidRPr="00EA6F32">
        <w:rPr>
          <w:rFonts w:ascii="Arial" w:hAnsi="Arial" w:cs="Arial"/>
        </w:rPr>
        <w:t xml:space="preserve"> which makes the cell walls </w:t>
      </w:r>
      <w:r>
        <w:rPr>
          <w:rFonts w:ascii="Arial" w:hAnsi="Arial" w:cs="Arial"/>
        </w:rPr>
        <w:t>____________</w:t>
      </w:r>
      <w:r w:rsidRPr="00EA6F32">
        <w:rPr>
          <w:rFonts w:ascii="Arial" w:hAnsi="Arial" w:cs="Arial"/>
        </w:rPr>
        <w:t>!</w:t>
      </w:r>
    </w:p>
    <w:p w:rsidR="001A382A" w:rsidRPr="00EA6F32" w:rsidRDefault="001A382A" w:rsidP="008F5B07">
      <w:pPr>
        <w:numPr>
          <w:ilvl w:val="1"/>
          <w:numId w:val="5"/>
        </w:numPr>
        <w:tabs>
          <w:tab w:val="clear" w:pos="1440"/>
        </w:tabs>
        <w:spacing w:after="0"/>
        <w:ind w:left="720" w:hanging="270"/>
        <w:rPr>
          <w:rFonts w:ascii="Arial" w:hAnsi="Arial" w:cs="Arial"/>
        </w:rPr>
      </w:pPr>
      <w:r w:rsidRPr="00EA6F32">
        <w:rPr>
          <w:rFonts w:ascii="Arial" w:hAnsi="Arial" w:cs="Arial"/>
        </w:rPr>
        <w:t>3</w:t>
      </w:r>
      <w:r w:rsidRPr="00EA6F32">
        <w:rPr>
          <w:rFonts w:ascii="Arial" w:hAnsi="Arial" w:cs="Arial"/>
          <w:vertAlign w:val="superscript"/>
        </w:rPr>
        <w:t>rd</w:t>
      </w:r>
      <w:r w:rsidRPr="00EA6F32">
        <w:rPr>
          <w:rFonts w:ascii="Arial" w:hAnsi="Arial" w:cs="Arial"/>
        </w:rPr>
        <w:t xml:space="preserve"> Kingdom: Protista </w:t>
      </w:r>
    </w:p>
    <w:p w:rsidR="001A382A" w:rsidRPr="00EA6F32" w:rsidRDefault="001A382A" w:rsidP="00EA6F32">
      <w:pPr>
        <w:numPr>
          <w:ilvl w:val="1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 xml:space="preserve">Cell Type: </w:t>
      </w:r>
      <w:r w:rsidRPr="00EA6F32">
        <w:rPr>
          <w:rFonts w:ascii="Arial" w:hAnsi="Arial" w:cs="Arial"/>
        </w:rPr>
        <w:t>mainly</w:t>
      </w:r>
      <w:r w:rsidRPr="00EA6F32">
        <w:rPr>
          <w:rFonts w:ascii="Arial" w:hAnsi="Arial" w:cs="Arial"/>
          <w:b/>
          <w:bCs/>
        </w:rPr>
        <w:t xml:space="preserve"> eukaryotic </w:t>
      </w:r>
      <w:r w:rsidRPr="00EA6F32">
        <w:rPr>
          <w:rFonts w:ascii="Arial" w:hAnsi="Arial" w:cs="Arial"/>
        </w:rPr>
        <w:t>(have nucleus and organelles)</w:t>
      </w:r>
    </w:p>
    <w:p w:rsidR="001A382A" w:rsidRPr="00EA6F32" w:rsidRDefault="001A382A" w:rsidP="00EA6F32">
      <w:pPr>
        <w:numPr>
          <w:ilvl w:val="1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 xml:space="preserve">Body plan:  </w:t>
      </w:r>
      <w:r w:rsidRPr="00EA6F32">
        <w:rPr>
          <w:rFonts w:ascii="Arial" w:hAnsi="Arial" w:cs="Arial"/>
        </w:rPr>
        <w:t>Mostly</w:t>
      </w:r>
      <w:r w:rsidRPr="00EA6F32">
        <w:rPr>
          <w:rFonts w:ascii="Arial" w:hAnsi="Arial" w:cs="Arial"/>
          <w:b/>
          <w:bCs/>
        </w:rPr>
        <w:t xml:space="preserve"> Unicellular; (multicellular </w:t>
      </w:r>
      <w:r w:rsidRPr="00EA6F32">
        <w:rPr>
          <w:rFonts w:ascii="Arial" w:hAnsi="Arial" w:cs="Arial"/>
        </w:rPr>
        <w:t>forms lack tissue organization.)</w:t>
      </w:r>
    </w:p>
    <w:p w:rsidR="001A382A" w:rsidRPr="00EA6F32" w:rsidRDefault="001A382A" w:rsidP="00EA6F32">
      <w:pPr>
        <w:numPr>
          <w:ilvl w:val="1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>Nutrition:</w:t>
      </w:r>
    </w:p>
    <w:p w:rsidR="001A382A" w:rsidRPr="00EA6F32" w:rsidRDefault="001A382A" w:rsidP="00EA6F32">
      <w:pPr>
        <w:numPr>
          <w:ilvl w:val="2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  <w:u w:val="single"/>
        </w:rPr>
        <w:t>Plant-like Protists: Autotrophic</w:t>
      </w:r>
      <w:r w:rsidRPr="00EA6F32">
        <w:rPr>
          <w:rFonts w:ascii="Arial" w:hAnsi="Arial" w:cs="Arial"/>
          <w:u w:val="single"/>
        </w:rPr>
        <w:t xml:space="preserve"> -</w:t>
      </w:r>
      <w:r w:rsidRPr="00EA6F32">
        <w:rPr>
          <w:rFonts w:ascii="Arial" w:hAnsi="Arial" w:cs="Arial"/>
        </w:rPr>
        <w:t xml:space="preserve">Can make its own food by </w:t>
      </w:r>
      <w:r>
        <w:rPr>
          <w:rFonts w:ascii="Arial" w:hAnsi="Arial" w:cs="Arial"/>
        </w:rPr>
        <w:t>______________</w:t>
      </w:r>
      <w:r w:rsidRPr="00EA6F32">
        <w:rPr>
          <w:rFonts w:ascii="Arial" w:hAnsi="Arial" w:cs="Arial"/>
        </w:rPr>
        <w:t>(using light)</w:t>
      </w:r>
    </w:p>
    <w:p w:rsidR="001A382A" w:rsidRPr="00EA6F32" w:rsidRDefault="001A382A" w:rsidP="00EA6F32">
      <w:pPr>
        <w:numPr>
          <w:ilvl w:val="2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  <w:u w:val="single"/>
        </w:rPr>
        <w:t>Animal-like protists: Heterotophic</w:t>
      </w:r>
      <w:r w:rsidRPr="00EA6F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-_________</w:t>
      </w:r>
      <w:r w:rsidRPr="00EA6F32">
        <w:rPr>
          <w:rFonts w:ascii="Arial" w:hAnsi="Arial" w:cs="Arial"/>
        </w:rPr>
        <w:t xml:space="preserve"> other protists by </w:t>
      </w:r>
      <w:r w:rsidRPr="008F5B07">
        <w:rPr>
          <w:rFonts w:ascii="Arial" w:hAnsi="Arial" w:cs="Arial"/>
          <w:b/>
        </w:rPr>
        <w:t>phagocytosis</w:t>
      </w:r>
      <w:r w:rsidRPr="00EA6F32">
        <w:rPr>
          <w:rFonts w:ascii="Arial" w:hAnsi="Arial" w:cs="Arial"/>
        </w:rPr>
        <w:t xml:space="preserve"> (engulfs food)</w:t>
      </w:r>
      <w:r w:rsidRPr="00EA6F32">
        <w:rPr>
          <w:rFonts w:ascii="Arial" w:hAnsi="Arial" w:cs="Arial"/>
        </w:rPr>
        <w:tab/>
      </w:r>
    </w:p>
    <w:p w:rsidR="001A382A" w:rsidRPr="00EA6F32" w:rsidRDefault="001A382A" w:rsidP="00EA6F32">
      <w:pPr>
        <w:numPr>
          <w:ilvl w:val="1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>Cell Surface:</w:t>
      </w:r>
    </w:p>
    <w:p w:rsidR="001A382A" w:rsidRPr="00EA6F32" w:rsidRDefault="001A382A" w:rsidP="00EA6F32">
      <w:pPr>
        <w:numPr>
          <w:ilvl w:val="2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 xml:space="preserve">Plant Like Protists: </w:t>
      </w:r>
      <w:r w:rsidRPr="00EA6F32">
        <w:rPr>
          <w:rFonts w:ascii="Arial" w:hAnsi="Arial" w:cs="Arial"/>
        </w:rPr>
        <w:t>Have cell walls fortified by cellulose</w:t>
      </w:r>
    </w:p>
    <w:p w:rsidR="001A382A" w:rsidRPr="00EA6F32" w:rsidRDefault="001A382A" w:rsidP="00EA6F32">
      <w:pPr>
        <w:numPr>
          <w:ilvl w:val="2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 xml:space="preserve">Animal like protists: </w:t>
      </w:r>
      <w:r w:rsidRPr="00EA6F32">
        <w:rPr>
          <w:rFonts w:ascii="Arial" w:hAnsi="Arial" w:cs="Arial"/>
        </w:rPr>
        <w:t xml:space="preserve">have cell membranes </w:t>
      </w:r>
    </w:p>
    <w:p w:rsidR="001A382A" w:rsidRPr="00EA6F32" w:rsidRDefault="001A382A" w:rsidP="00EA6F32">
      <w:pPr>
        <w:numPr>
          <w:ilvl w:val="0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>4</w:t>
      </w:r>
      <w:r w:rsidRPr="00EA6F32">
        <w:rPr>
          <w:rFonts w:ascii="Arial" w:hAnsi="Arial" w:cs="Arial"/>
          <w:vertAlign w:val="superscript"/>
        </w:rPr>
        <w:t>th</w:t>
      </w:r>
      <w:r w:rsidRPr="00EA6F32">
        <w:rPr>
          <w:rFonts w:ascii="Arial" w:hAnsi="Arial" w:cs="Arial"/>
        </w:rPr>
        <w:t xml:space="preserve"> Kingdom: </w:t>
      </w:r>
      <w:r>
        <w:rPr>
          <w:rFonts w:ascii="Arial" w:hAnsi="Arial" w:cs="Arial"/>
        </w:rPr>
        <w:t>________________</w:t>
      </w:r>
    </w:p>
    <w:p w:rsidR="001A382A" w:rsidRPr="00EA6F32" w:rsidRDefault="001A382A" w:rsidP="00EA6F32">
      <w:pPr>
        <w:numPr>
          <w:ilvl w:val="1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>Cell Type:  Eukaryotic</w:t>
      </w:r>
      <w:r w:rsidRPr="00EA6F32">
        <w:rPr>
          <w:rFonts w:ascii="Arial" w:hAnsi="Arial" w:cs="Arial"/>
        </w:rPr>
        <w:t xml:space="preserve"> </w:t>
      </w:r>
    </w:p>
    <w:p w:rsidR="001A382A" w:rsidRPr="00EA6F32" w:rsidRDefault="001A382A" w:rsidP="00EA6F32">
      <w:pPr>
        <w:numPr>
          <w:ilvl w:val="1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>Body plan: Unicellular and Multicellular</w:t>
      </w:r>
      <w:r w:rsidRPr="00EA6F32">
        <w:rPr>
          <w:rFonts w:ascii="Arial" w:hAnsi="Arial" w:cs="Arial"/>
        </w:rPr>
        <w:t xml:space="preserve"> </w:t>
      </w:r>
    </w:p>
    <w:p w:rsidR="001A382A" w:rsidRPr="00EA6F32" w:rsidRDefault="001A382A" w:rsidP="00EA6F32">
      <w:pPr>
        <w:numPr>
          <w:ilvl w:val="1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>Nutrition:</w:t>
      </w:r>
    </w:p>
    <w:p w:rsidR="001A382A" w:rsidRPr="00EA6F32" w:rsidRDefault="001A382A" w:rsidP="00EA6F32">
      <w:pPr>
        <w:numPr>
          <w:ilvl w:val="2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  <w:u w:val="single"/>
        </w:rPr>
        <w:t xml:space="preserve">Heterotophic: </w:t>
      </w:r>
      <w:r>
        <w:rPr>
          <w:rFonts w:ascii="Arial" w:hAnsi="Arial" w:cs="Arial"/>
        </w:rPr>
        <w:t>________________</w:t>
      </w:r>
      <w:r w:rsidRPr="00EA6F32">
        <w:rPr>
          <w:rFonts w:ascii="Arial" w:hAnsi="Arial" w:cs="Arial"/>
        </w:rPr>
        <w:t xml:space="preserve"> digestive enzymes into it’s environment</w:t>
      </w:r>
      <w:r w:rsidRPr="00EA6F32">
        <w:rPr>
          <w:rFonts w:ascii="Arial" w:hAnsi="Arial" w:cs="Arial"/>
        </w:rPr>
        <w:tab/>
      </w:r>
    </w:p>
    <w:p w:rsidR="001A382A" w:rsidRPr="00EA6F32" w:rsidRDefault="001A382A" w:rsidP="00EA6F32">
      <w:pPr>
        <w:numPr>
          <w:ilvl w:val="1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>Cell Surface:</w:t>
      </w:r>
    </w:p>
    <w:p w:rsidR="001A382A" w:rsidRPr="00EA6F32" w:rsidRDefault="001A382A" w:rsidP="00EA6F32">
      <w:pPr>
        <w:numPr>
          <w:ilvl w:val="2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 xml:space="preserve">Cell walls (fortified with </w:t>
      </w:r>
      <w:r>
        <w:rPr>
          <w:rFonts w:ascii="Arial" w:hAnsi="Arial" w:cs="Arial"/>
        </w:rPr>
        <w:t>________________</w:t>
      </w:r>
      <w:r w:rsidRPr="00EA6F32">
        <w:rPr>
          <w:rFonts w:ascii="Arial" w:hAnsi="Arial" w:cs="Arial"/>
          <w:b/>
          <w:bCs/>
        </w:rPr>
        <w:t xml:space="preserve">) and </w:t>
      </w:r>
    </w:p>
    <w:p w:rsidR="001A382A" w:rsidRPr="00EA6F32" w:rsidRDefault="001A382A" w:rsidP="00EA6F32">
      <w:pPr>
        <w:numPr>
          <w:ilvl w:val="2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>Cell membranes</w:t>
      </w:r>
    </w:p>
    <w:p w:rsidR="001A382A" w:rsidRPr="00EA6F32" w:rsidRDefault="001A382A" w:rsidP="00EA6F32">
      <w:pPr>
        <w:numPr>
          <w:ilvl w:val="0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>5</w:t>
      </w:r>
      <w:r w:rsidRPr="00EA6F32">
        <w:rPr>
          <w:rFonts w:ascii="Arial" w:hAnsi="Arial" w:cs="Arial"/>
          <w:vertAlign w:val="superscript"/>
        </w:rPr>
        <w:t>th</w:t>
      </w:r>
      <w:r w:rsidRPr="00EA6F32">
        <w:rPr>
          <w:rFonts w:ascii="Arial" w:hAnsi="Arial" w:cs="Arial"/>
        </w:rPr>
        <w:t xml:space="preserve"> Kingdom:</w:t>
      </w:r>
      <w:r w:rsidRPr="008F5B0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________________</w:t>
      </w:r>
    </w:p>
    <w:p w:rsidR="001A382A" w:rsidRPr="00EA6F32" w:rsidRDefault="001A382A" w:rsidP="00EA6F32">
      <w:pPr>
        <w:numPr>
          <w:ilvl w:val="1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>Cell Type:  Eukaryotic</w:t>
      </w:r>
      <w:r w:rsidRPr="00EA6F32">
        <w:rPr>
          <w:rFonts w:ascii="Arial" w:hAnsi="Arial" w:cs="Arial"/>
        </w:rPr>
        <w:t xml:space="preserve"> </w:t>
      </w:r>
    </w:p>
    <w:p w:rsidR="001A382A" w:rsidRPr="00EA6F32" w:rsidRDefault="001A382A" w:rsidP="00EA6F32">
      <w:pPr>
        <w:numPr>
          <w:ilvl w:val="1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>Body plan: Multicellular; develop from embryos</w:t>
      </w:r>
      <w:r w:rsidRPr="00EA6F32">
        <w:rPr>
          <w:rFonts w:ascii="Arial" w:hAnsi="Arial" w:cs="Arial"/>
        </w:rPr>
        <w:t xml:space="preserve"> </w:t>
      </w:r>
    </w:p>
    <w:p w:rsidR="001A382A" w:rsidRPr="00EA6F32" w:rsidRDefault="001A382A" w:rsidP="00EA6F32">
      <w:pPr>
        <w:numPr>
          <w:ilvl w:val="1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>Nutrition:</w:t>
      </w:r>
    </w:p>
    <w:p w:rsidR="001A382A" w:rsidRPr="00EA6F32" w:rsidRDefault="001A382A" w:rsidP="00EA6F32">
      <w:pPr>
        <w:numPr>
          <w:ilvl w:val="2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>Autotrophic by photosynthesis</w:t>
      </w:r>
      <w:r w:rsidRPr="00EA6F32">
        <w:rPr>
          <w:rFonts w:ascii="Arial" w:hAnsi="Arial" w:cs="Arial"/>
        </w:rPr>
        <w:tab/>
      </w:r>
    </w:p>
    <w:p w:rsidR="001A382A" w:rsidRPr="00EA6F32" w:rsidRDefault="001A382A" w:rsidP="00EA6F32">
      <w:pPr>
        <w:numPr>
          <w:ilvl w:val="1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>Cell Surface:</w:t>
      </w:r>
    </w:p>
    <w:p w:rsidR="001A382A" w:rsidRPr="00EA6F32" w:rsidRDefault="001A382A" w:rsidP="00EA6F32">
      <w:pPr>
        <w:numPr>
          <w:ilvl w:val="2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>Cell walls (fortified with cellulose)</w:t>
      </w:r>
    </w:p>
    <w:p w:rsidR="001A382A" w:rsidRPr="00EA6F32" w:rsidRDefault="001A382A" w:rsidP="00EA6F32">
      <w:pPr>
        <w:numPr>
          <w:ilvl w:val="2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>Cell membranes</w:t>
      </w:r>
    </w:p>
    <w:p w:rsidR="001A382A" w:rsidRPr="00EA6F32" w:rsidRDefault="001A382A" w:rsidP="00EA6F32">
      <w:pPr>
        <w:numPr>
          <w:ilvl w:val="0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>6</w:t>
      </w:r>
      <w:r w:rsidRPr="00EA6F32">
        <w:rPr>
          <w:rFonts w:ascii="Arial" w:hAnsi="Arial" w:cs="Arial"/>
          <w:vertAlign w:val="superscript"/>
        </w:rPr>
        <w:t>th</w:t>
      </w:r>
      <w:r w:rsidRPr="00EA6F32">
        <w:rPr>
          <w:rFonts w:ascii="Arial" w:hAnsi="Arial" w:cs="Arial"/>
        </w:rPr>
        <w:t xml:space="preserve"> Kingdom:  </w:t>
      </w:r>
      <w:r>
        <w:rPr>
          <w:rFonts w:ascii="Arial" w:hAnsi="Arial" w:cs="Arial"/>
        </w:rPr>
        <w:t>________________</w:t>
      </w:r>
    </w:p>
    <w:p w:rsidR="001A382A" w:rsidRPr="00EA6F32" w:rsidRDefault="001A382A" w:rsidP="00EA6F32">
      <w:pPr>
        <w:numPr>
          <w:ilvl w:val="1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>Cell Type:  Eukaryotic</w:t>
      </w:r>
      <w:r w:rsidRPr="00EA6F32">
        <w:rPr>
          <w:rFonts w:ascii="Arial" w:hAnsi="Arial" w:cs="Arial"/>
        </w:rPr>
        <w:t xml:space="preserve"> </w:t>
      </w:r>
    </w:p>
    <w:p w:rsidR="001A382A" w:rsidRPr="00EA6F32" w:rsidRDefault="001A382A" w:rsidP="00EA6F32">
      <w:pPr>
        <w:numPr>
          <w:ilvl w:val="1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>Body plan: Multicellular (develop from embryos)</w:t>
      </w:r>
      <w:r w:rsidRPr="00EA6F32">
        <w:rPr>
          <w:rFonts w:ascii="Arial" w:hAnsi="Arial" w:cs="Arial"/>
        </w:rPr>
        <w:t xml:space="preserve"> </w:t>
      </w:r>
    </w:p>
    <w:p w:rsidR="001A382A" w:rsidRPr="00EA6F32" w:rsidRDefault="001A382A" w:rsidP="00EA6F32">
      <w:pPr>
        <w:numPr>
          <w:ilvl w:val="1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>Nutrition:</w:t>
      </w:r>
    </w:p>
    <w:p w:rsidR="001A382A" w:rsidRPr="00EA6F32" w:rsidRDefault="001A382A" w:rsidP="00EA6F32">
      <w:pPr>
        <w:numPr>
          <w:ilvl w:val="2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  <w:u w:val="single"/>
        </w:rPr>
        <w:t xml:space="preserve">Heterotrophic: eats food </w:t>
      </w:r>
      <w:r w:rsidRPr="00EA6F32">
        <w:rPr>
          <w:rFonts w:ascii="Arial" w:hAnsi="Arial" w:cs="Arial"/>
        </w:rPr>
        <w:tab/>
      </w:r>
    </w:p>
    <w:p w:rsidR="001A382A" w:rsidRPr="00EA6F32" w:rsidRDefault="001A382A" w:rsidP="00EA6F32">
      <w:pPr>
        <w:numPr>
          <w:ilvl w:val="1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>Cell Surface:</w:t>
      </w:r>
    </w:p>
    <w:p w:rsidR="001A382A" w:rsidRPr="00EA6F32" w:rsidRDefault="001A382A" w:rsidP="00EA6F32">
      <w:pPr>
        <w:numPr>
          <w:ilvl w:val="2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>No cell walls!</w:t>
      </w:r>
    </w:p>
    <w:p w:rsidR="001A382A" w:rsidRPr="00EA6F32" w:rsidRDefault="001A382A" w:rsidP="00EA6F32">
      <w:pPr>
        <w:numPr>
          <w:ilvl w:val="2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>Cell membranes</w:t>
      </w:r>
    </w:p>
    <w:p w:rsidR="001A382A" w:rsidRPr="008F5B07" w:rsidRDefault="001A382A" w:rsidP="004D6C3C">
      <w:pPr>
        <w:spacing w:after="0"/>
        <w:ind w:left="360"/>
        <w:rPr>
          <w:rFonts w:ascii="Arial" w:hAnsi="Arial" w:cs="Arial"/>
          <w:b/>
          <w:u w:val="single"/>
        </w:rPr>
      </w:pPr>
      <w:r w:rsidRPr="008F5B07">
        <w:rPr>
          <w:rFonts w:ascii="Arial" w:hAnsi="Arial" w:cs="Arial"/>
          <w:b/>
          <w:u w:val="single"/>
        </w:rPr>
        <w:t>Bacteria</w:t>
      </w:r>
    </w:p>
    <w:p w:rsidR="001A382A" w:rsidRPr="00EA6F32" w:rsidRDefault="001A382A" w:rsidP="00EA6F32">
      <w:pPr>
        <w:numPr>
          <w:ilvl w:val="0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Bacteria are </w:t>
      </w:r>
      <w:r>
        <w:rPr>
          <w:rFonts w:ascii="Arial" w:hAnsi="Arial" w:cs="Arial"/>
        </w:rPr>
        <w:t>________________</w:t>
      </w:r>
    </w:p>
    <w:p w:rsidR="001A382A" w:rsidRPr="00EA6F32" w:rsidRDefault="001A382A" w:rsidP="00EA6F32">
      <w:pPr>
        <w:numPr>
          <w:ilvl w:val="2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(Review: </w:t>
      </w:r>
      <w:r w:rsidRPr="00EA6F32">
        <w:rPr>
          <w:rFonts w:ascii="Arial" w:hAnsi="Arial" w:cs="Arial"/>
          <w:b/>
          <w:bCs/>
        </w:rPr>
        <w:t>Prokaryotes</w:t>
      </w:r>
      <w:r w:rsidRPr="00EA6F32">
        <w:rPr>
          <w:rFonts w:ascii="Arial" w:hAnsi="Arial" w:cs="Arial"/>
        </w:rPr>
        <w:t>-</w:t>
      </w:r>
      <w:r>
        <w:rPr>
          <w:rFonts w:ascii="Arial" w:hAnsi="Arial" w:cs="Arial"/>
        </w:rPr>
        <w:t>________________</w:t>
      </w:r>
      <w:r w:rsidRPr="00EA6F32">
        <w:rPr>
          <w:rFonts w:ascii="Arial" w:hAnsi="Arial" w:cs="Arial"/>
        </w:rPr>
        <w:t xml:space="preserve">a true nucleus, have a </w:t>
      </w:r>
      <w:r>
        <w:rPr>
          <w:rFonts w:ascii="Arial" w:hAnsi="Arial" w:cs="Arial"/>
        </w:rPr>
        <w:t>________________</w:t>
      </w:r>
      <w:r w:rsidRPr="00EA6F32">
        <w:rPr>
          <w:rFonts w:ascii="Arial" w:hAnsi="Arial" w:cs="Arial"/>
        </w:rPr>
        <w:t xml:space="preserve"> strand of DNA, </w:t>
      </w:r>
      <w:r>
        <w:rPr>
          <w:rFonts w:ascii="Arial" w:hAnsi="Arial" w:cs="Arial"/>
        </w:rPr>
        <w:t>____________</w:t>
      </w:r>
      <w:r w:rsidRPr="00EA6F32">
        <w:rPr>
          <w:rFonts w:ascii="Arial" w:hAnsi="Arial" w:cs="Arial"/>
        </w:rPr>
        <w:t xml:space="preserve"> membrane bound organelles, and is unicellular!) </w:t>
      </w:r>
    </w:p>
    <w:p w:rsidR="001A382A" w:rsidRPr="00EA6F32" w:rsidRDefault="001A382A" w:rsidP="00EA6F32">
      <w:pPr>
        <w:numPr>
          <w:ilvl w:val="2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 </w:t>
      </w:r>
      <w:r w:rsidRPr="00EA6F32">
        <w:rPr>
          <w:rFonts w:ascii="Arial" w:hAnsi="Arial" w:cs="Arial"/>
          <w:b/>
          <w:bCs/>
        </w:rPr>
        <w:t>Eukaryotes</w:t>
      </w:r>
      <w:r w:rsidRPr="00EA6F32">
        <w:rPr>
          <w:rFonts w:ascii="Arial" w:hAnsi="Arial" w:cs="Arial"/>
        </w:rPr>
        <w:t>- have a nucleus, have linear chromosomes as DNA, have many membrane bound organelles, are complex in structure and function, and is usually part of an organism with many cells!)</w:t>
      </w:r>
    </w:p>
    <w:p w:rsidR="001A382A" w:rsidRPr="00EA6F32" w:rsidRDefault="001A382A" w:rsidP="00EA6F32">
      <w:pPr>
        <w:numPr>
          <w:ilvl w:val="1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>Currently, Bacteria are divided into two different Kingdoms.</w:t>
      </w:r>
    </w:p>
    <w:p w:rsidR="001A382A" w:rsidRPr="00EA6F32" w:rsidRDefault="001A382A" w:rsidP="00EA6F32">
      <w:pPr>
        <w:numPr>
          <w:ilvl w:val="1"/>
          <w:numId w:val="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In the </w:t>
      </w:r>
      <w:r>
        <w:rPr>
          <w:rFonts w:ascii="Arial" w:hAnsi="Arial" w:cs="Arial"/>
        </w:rPr>
        <w:t>___________</w:t>
      </w:r>
      <w:r w:rsidRPr="00EA6F32">
        <w:rPr>
          <w:rFonts w:ascii="Arial" w:hAnsi="Arial" w:cs="Arial"/>
        </w:rPr>
        <w:t>system of five kingdoms, all bacteria belonged to kingdom Monera.</w:t>
      </w:r>
    </w:p>
    <w:p w:rsidR="001A382A" w:rsidRPr="00A008F0" w:rsidRDefault="001A382A" w:rsidP="00A008F0">
      <w:pPr>
        <w:spacing w:after="0"/>
        <w:rPr>
          <w:rFonts w:ascii="Arial" w:hAnsi="Arial" w:cs="Arial"/>
        </w:rPr>
      </w:pPr>
    </w:p>
    <w:p w:rsidR="001A382A" w:rsidRPr="00A008F0" w:rsidRDefault="001A382A" w:rsidP="00A008F0">
      <w:pPr>
        <w:spacing w:after="0"/>
        <w:ind w:left="360"/>
        <w:rPr>
          <w:rFonts w:ascii="Arial" w:hAnsi="Arial" w:cs="Arial"/>
        </w:rPr>
      </w:pPr>
    </w:p>
    <w:p w:rsidR="001A382A" w:rsidRPr="00A008F0" w:rsidRDefault="001A382A" w:rsidP="00A008F0">
      <w:pPr>
        <w:spacing w:after="0"/>
        <w:ind w:left="360"/>
        <w:rPr>
          <w:rFonts w:ascii="Arial" w:hAnsi="Arial" w:cs="Arial"/>
        </w:rPr>
      </w:pPr>
    </w:p>
    <w:p w:rsidR="001A382A" w:rsidRPr="00EA6F32" w:rsidRDefault="001A382A" w:rsidP="00EA6F32">
      <w:pPr>
        <w:numPr>
          <w:ilvl w:val="0"/>
          <w:numId w:val="6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 xml:space="preserve">Archaebacteria </w:t>
      </w:r>
    </w:p>
    <w:p w:rsidR="001A382A" w:rsidRPr="00EA6F32" w:rsidRDefault="001A382A" w:rsidP="00EA6F32">
      <w:pPr>
        <w:numPr>
          <w:ilvl w:val="1"/>
          <w:numId w:val="6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>Smaller group.</w:t>
      </w:r>
    </w:p>
    <w:p w:rsidR="001A382A" w:rsidRPr="00EA6F32" w:rsidRDefault="001A382A" w:rsidP="00EA6F32">
      <w:pPr>
        <w:numPr>
          <w:ilvl w:val="1"/>
          <w:numId w:val="6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>Primitive.</w:t>
      </w:r>
    </w:p>
    <w:p w:rsidR="001A382A" w:rsidRPr="00EA6F32" w:rsidRDefault="001A382A" w:rsidP="00EA6F32">
      <w:pPr>
        <w:numPr>
          <w:ilvl w:val="1"/>
          <w:numId w:val="6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_____</w:t>
      </w:r>
      <w:r w:rsidRPr="00EA6F32">
        <w:rPr>
          <w:rFonts w:ascii="Arial" w:hAnsi="Arial" w:cs="Arial"/>
        </w:rPr>
        <w:t xml:space="preserve"> peptidoglycan in cell wall.</w:t>
      </w:r>
    </w:p>
    <w:p w:rsidR="001A382A" w:rsidRPr="00EA6F32" w:rsidRDefault="001A382A" w:rsidP="00EA6F32">
      <w:pPr>
        <w:numPr>
          <w:ilvl w:val="1"/>
          <w:numId w:val="6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Many live in </w:t>
      </w:r>
      <w:r>
        <w:rPr>
          <w:rFonts w:ascii="Arial" w:hAnsi="Arial" w:cs="Arial"/>
        </w:rPr>
        <w:t>________________</w:t>
      </w:r>
      <w:r w:rsidRPr="00EA6F32">
        <w:rPr>
          <w:rFonts w:ascii="Arial" w:hAnsi="Arial" w:cs="Arial"/>
        </w:rPr>
        <w:t>environments.</w:t>
      </w:r>
    </w:p>
    <w:p w:rsidR="001A382A" w:rsidRPr="00EA6F32" w:rsidRDefault="001A382A" w:rsidP="00EA6F32">
      <w:pPr>
        <w:numPr>
          <w:ilvl w:val="0"/>
          <w:numId w:val="7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>Eubacteria</w:t>
      </w:r>
    </w:p>
    <w:p w:rsidR="001A382A" w:rsidRPr="00EA6F32" w:rsidRDefault="001A382A" w:rsidP="00EA6F32">
      <w:pPr>
        <w:numPr>
          <w:ilvl w:val="1"/>
          <w:numId w:val="7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>Cell wall surrounds cell membrane.</w:t>
      </w:r>
    </w:p>
    <w:p w:rsidR="001A382A" w:rsidRPr="00EA6F32" w:rsidRDefault="001A382A" w:rsidP="00EA6F32">
      <w:pPr>
        <w:numPr>
          <w:ilvl w:val="1"/>
          <w:numId w:val="7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Cell wall contains </w:t>
      </w:r>
      <w:r>
        <w:rPr>
          <w:rFonts w:ascii="Arial" w:hAnsi="Arial" w:cs="Arial"/>
        </w:rPr>
        <w:t>________________</w:t>
      </w:r>
      <w:r w:rsidRPr="00EA6F32">
        <w:rPr>
          <w:rFonts w:ascii="Arial" w:hAnsi="Arial" w:cs="Arial"/>
        </w:rPr>
        <w:t>.</w:t>
      </w:r>
    </w:p>
    <w:p w:rsidR="001A382A" w:rsidRPr="00EA6F32" w:rsidRDefault="001A382A" w:rsidP="00EA6F32">
      <w:pPr>
        <w:numPr>
          <w:ilvl w:val="1"/>
          <w:numId w:val="7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________________</w:t>
      </w:r>
      <w:r w:rsidRPr="00EA6F32">
        <w:rPr>
          <w:rFonts w:ascii="Arial" w:hAnsi="Arial" w:cs="Arial"/>
        </w:rPr>
        <w:t xml:space="preserve"> group of bacteria.</w:t>
      </w:r>
    </w:p>
    <w:p w:rsidR="001A382A" w:rsidRDefault="001A382A" w:rsidP="00EA6F32">
      <w:pPr>
        <w:numPr>
          <w:ilvl w:val="1"/>
          <w:numId w:val="7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Can undergo </w:t>
      </w:r>
      <w:r w:rsidRPr="00EA6F32">
        <w:rPr>
          <w:rFonts w:ascii="Arial" w:hAnsi="Arial" w:cs="Arial"/>
          <w:b/>
          <w:bCs/>
        </w:rPr>
        <w:t xml:space="preserve">both </w:t>
      </w:r>
      <w:r w:rsidRPr="00EA6F32">
        <w:rPr>
          <w:rFonts w:ascii="Arial" w:hAnsi="Arial" w:cs="Arial"/>
        </w:rPr>
        <w:t xml:space="preserve">photosynthesis and chemosynthesis </w:t>
      </w:r>
    </w:p>
    <w:p w:rsidR="001A382A" w:rsidRPr="00EA6F32" w:rsidRDefault="001A382A" w:rsidP="008F5B07">
      <w:pPr>
        <w:spacing w:after="0"/>
        <w:ind w:left="1440"/>
        <w:rPr>
          <w:rFonts w:ascii="Arial" w:hAnsi="Arial" w:cs="Arial"/>
        </w:rPr>
      </w:pPr>
    </w:p>
    <w:p w:rsidR="001A382A" w:rsidRPr="008F5B07" w:rsidRDefault="001A382A" w:rsidP="008F5B07">
      <w:pPr>
        <w:spacing w:after="0"/>
        <w:ind w:left="360"/>
        <w:rPr>
          <w:rFonts w:ascii="Arial" w:hAnsi="Arial" w:cs="Arial"/>
          <w:b/>
        </w:rPr>
      </w:pPr>
      <w:r w:rsidRPr="008F5B07">
        <w:rPr>
          <w:rFonts w:ascii="Arial" w:hAnsi="Arial" w:cs="Arial"/>
          <w:b/>
        </w:rPr>
        <w:t>Prokaryotes are identified by the following characteristics:</w:t>
      </w:r>
    </w:p>
    <w:p w:rsidR="001A382A" w:rsidRPr="00EA6F32" w:rsidRDefault="001A382A" w:rsidP="008F5B07">
      <w:pPr>
        <w:numPr>
          <w:ilvl w:val="0"/>
          <w:numId w:val="9"/>
        </w:numPr>
        <w:tabs>
          <w:tab w:val="clear" w:pos="720"/>
        </w:tabs>
        <w:spacing w:after="0"/>
        <w:ind w:left="1260" w:hanging="270"/>
        <w:rPr>
          <w:rFonts w:ascii="Arial" w:hAnsi="Arial" w:cs="Arial"/>
        </w:rPr>
      </w:pPr>
      <w:r w:rsidRPr="00EA6F32">
        <w:rPr>
          <w:rFonts w:ascii="Arial" w:hAnsi="Arial" w:cs="Arial"/>
        </w:rPr>
        <w:t>Shape</w:t>
      </w:r>
    </w:p>
    <w:p w:rsidR="001A382A" w:rsidRPr="00DA177B" w:rsidRDefault="001A382A" w:rsidP="008F5B07">
      <w:pPr>
        <w:numPr>
          <w:ilvl w:val="0"/>
          <w:numId w:val="9"/>
        </w:numPr>
        <w:tabs>
          <w:tab w:val="clear" w:pos="720"/>
        </w:tabs>
        <w:spacing w:after="0"/>
        <w:ind w:left="1260" w:hanging="270"/>
        <w:rPr>
          <w:rFonts w:ascii="Arial" w:hAnsi="Arial" w:cs="Arial"/>
          <w:b/>
          <w:i/>
        </w:rPr>
      </w:pPr>
      <w:r>
        <w:rPr>
          <w:rFonts w:ascii="Arial" w:hAnsi="Arial" w:cs="Arial"/>
          <w:b/>
        </w:rPr>
        <w:t>*</w:t>
      </w:r>
      <w:r w:rsidRPr="00DA177B">
        <w:rPr>
          <w:rFonts w:ascii="Arial" w:hAnsi="Arial" w:cs="Arial"/>
          <w:b/>
        </w:rPr>
        <w:t xml:space="preserve">Cell wall composition &amp; </w:t>
      </w:r>
      <w:r>
        <w:rPr>
          <w:rFonts w:ascii="Arial" w:hAnsi="Arial" w:cs="Arial"/>
          <w:b/>
        </w:rPr>
        <w:t>*</w:t>
      </w:r>
      <w:r w:rsidRPr="00DA177B">
        <w:rPr>
          <w:rFonts w:ascii="Arial" w:hAnsi="Arial" w:cs="Arial"/>
          <w:b/>
        </w:rPr>
        <w:t xml:space="preserve">rRNA make up </w:t>
      </w:r>
    </w:p>
    <w:p w:rsidR="001A382A" w:rsidRPr="00DA177B" w:rsidRDefault="001A382A" w:rsidP="00DA177B">
      <w:pPr>
        <w:spacing w:after="0"/>
        <w:ind w:left="1080" w:firstLine="360"/>
        <w:rPr>
          <w:rFonts w:ascii="Arial" w:hAnsi="Arial" w:cs="Arial"/>
          <w:b/>
          <w:i/>
        </w:rPr>
      </w:pPr>
      <w:r w:rsidRPr="00DA177B">
        <w:rPr>
          <w:rFonts w:ascii="Arial" w:hAnsi="Arial" w:cs="Arial"/>
          <w:b/>
          <w:i/>
        </w:rPr>
        <w:t>(Which is why Monera was separated into two different kingdoms!! *rem</w:t>
      </w:r>
      <w:r>
        <w:rPr>
          <w:rFonts w:ascii="Arial" w:hAnsi="Arial" w:cs="Arial"/>
          <w:b/>
          <w:i/>
        </w:rPr>
        <w:t>em</w:t>
      </w:r>
      <w:r w:rsidRPr="00DA177B">
        <w:rPr>
          <w:rFonts w:ascii="Arial" w:hAnsi="Arial" w:cs="Arial"/>
          <w:b/>
          <w:i/>
        </w:rPr>
        <w:t>ber this!!)</w:t>
      </w:r>
    </w:p>
    <w:p w:rsidR="001A382A" w:rsidRPr="00EA6F32" w:rsidRDefault="001A382A" w:rsidP="008F5B07">
      <w:pPr>
        <w:numPr>
          <w:ilvl w:val="0"/>
          <w:numId w:val="9"/>
        </w:numPr>
        <w:tabs>
          <w:tab w:val="clear" w:pos="720"/>
        </w:tabs>
        <w:spacing w:after="0"/>
        <w:ind w:left="1260" w:hanging="270"/>
        <w:rPr>
          <w:rFonts w:ascii="Arial" w:hAnsi="Arial" w:cs="Arial"/>
        </w:rPr>
      </w:pPr>
      <w:r w:rsidRPr="00EA6F32">
        <w:rPr>
          <w:rFonts w:ascii="Arial" w:hAnsi="Arial" w:cs="Arial"/>
        </w:rPr>
        <w:t>Movement</w:t>
      </w:r>
    </w:p>
    <w:p w:rsidR="001A382A" w:rsidRPr="00EA6F32" w:rsidRDefault="001A382A" w:rsidP="008F5B07">
      <w:pPr>
        <w:numPr>
          <w:ilvl w:val="0"/>
          <w:numId w:val="9"/>
        </w:numPr>
        <w:tabs>
          <w:tab w:val="clear" w:pos="720"/>
        </w:tabs>
        <w:spacing w:after="0"/>
        <w:ind w:left="1260" w:hanging="270"/>
        <w:rPr>
          <w:rFonts w:ascii="Arial" w:hAnsi="Arial" w:cs="Arial"/>
        </w:rPr>
      </w:pPr>
      <w:r w:rsidRPr="00EA6F32">
        <w:rPr>
          <w:rFonts w:ascii="Arial" w:hAnsi="Arial" w:cs="Arial"/>
        </w:rPr>
        <w:t>How they use energy</w:t>
      </w:r>
    </w:p>
    <w:p w:rsidR="001A382A" w:rsidRPr="008F5B07" w:rsidRDefault="001A382A" w:rsidP="008F5B07">
      <w:pPr>
        <w:spacing w:after="0"/>
        <w:ind w:left="360"/>
        <w:rPr>
          <w:rFonts w:ascii="Arial" w:hAnsi="Arial" w:cs="Arial"/>
          <w:b/>
          <w:u w:val="single"/>
        </w:rPr>
      </w:pPr>
      <w:r w:rsidRPr="008F5B07">
        <w:rPr>
          <w:rFonts w:ascii="Arial" w:hAnsi="Arial" w:cs="Arial"/>
          <w:b/>
          <w:u w:val="single"/>
        </w:rPr>
        <w:t>Shape</w:t>
      </w:r>
    </w:p>
    <w:p w:rsidR="001A382A" w:rsidRPr="00EA6F32" w:rsidRDefault="001A382A" w:rsidP="008F5B07">
      <w:pPr>
        <w:numPr>
          <w:ilvl w:val="0"/>
          <w:numId w:val="10"/>
        </w:numPr>
        <w:spacing w:after="0"/>
        <w:ind w:firstLine="45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Bacilli – </w:t>
      </w:r>
      <w:r>
        <w:rPr>
          <w:rFonts w:ascii="Arial" w:hAnsi="Arial" w:cs="Arial"/>
        </w:rPr>
        <w:t>________</w:t>
      </w:r>
      <w:r w:rsidRPr="00EA6F32">
        <w:rPr>
          <w:rFonts w:ascii="Arial" w:hAnsi="Arial" w:cs="Arial"/>
        </w:rPr>
        <w:t>-shaped bacteria.</w:t>
      </w:r>
    </w:p>
    <w:p w:rsidR="001A382A" w:rsidRPr="00EA6F32" w:rsidRDefault="001A382A" w:rsidP="008F5B07">
      <w:pPr>
        <w:numPr>
          <w:ilvl w:val="0"/>
          <w:numId w:val="10"/>
        </w:numPr>
        <w:spacing w:after="0"/>
        <w:ind w:firstLine="45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Cocci – </w:t>
      </w:r>
      <w:r>
        <w:rPr>
          <w:rFonts w:ascii="Arial" w:hAnsi="Arial" w:cs="Arial"/>
        </w:rPr>
        <w:t>________________</w:t>
      </w:r>
      <w:r w:rsidRPr="00EA6F32">
        <w:rPr>
          <w:rFonts w:ascii="Arial" w:hAnsi="Arial" w:cs="Arial"/>
        </w:rPr>
        <w:t xml:space="preserve"> bacteria.</w:t>
      </w:r>
    </w:p>
    <w:p w:rsidR="001A382A" w:rsidRDefault="001A382A" w:rsidP="008F5B07">
      <w:pPr>
        <w:numPr>
          <w:ilvl w:val="0"/>
          <w:numId w:val="10"/>
        </w:numPr>
        <w:spacing w:after="0"/>
        <w:ind w:firstLine="450"/>
        <w:rPr>
          <w:rFonts w:ascii="Arial" w:hAnsi="Arial" w:cs="Arial"/>
        </w:rPr>
      </w:pPr>
      <w:r w:rsidRPr="00EA6F32">
        <w:rPr>
          <w:rFonts w:ascii="Arial" w:hAnsi="Arial" w:cs="Arial"/>
        </w:rPr>
        <w:t>Spirilla – spiral bacteria.</w:t>
      </w:r>
    </w:p>
    <w:p w:rsidR="001A382A" w:rsidRPr="008F5B07" w:rsidRDefault="001A382A" w:rsidP="008F5B07">
      <w:pPr>
        <w:spacing w:after="0"/>
        <w:ind w:left="360"/>
        <w:rPr>
          <w:rFonts w:ascii="Arial" w:hAnsi="Arial" w:cs="Arial"/>
        </w:rPr>
      </w:pPr>
      <w:r w:rsidRPr="008F5B07">
        <w:rPr>
          <w:rFonts w:ascii="Arial" w:hAnsi="Arial" w:cs="Arial"/>
          <w:b/>
          <w:u w:val="single"/>
        </w:rPr>
        <w:t>Movement</w:t>
      </w:r>
    </w:p>
    <w:p w:rsidR="001A382A" w:rsidRPr="00EA6F32" w:rsidRDefault="001A382A" w:rsidP="00EA6F32">
      <w:pPr>
        <w:numPr>
          <w:ilvl w:val="0"/>
          <w:numId w:val="10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Some bacteria have one or more tail like </w:t>
      </w:r>
      <w:r>
        <w:rPr>
          <w:rFonts w:ascii="Arial" w:hAnsi="Arial" w:cs="Arial"/>
        </w:rPr>
        <w:t>________________</w:t>
      </w:r>
      <w:r w:rsidRPr="00EA6F32">
        <w:rPr>
          <w:rFonts w:ascii="Arial" w:hAnsi="Arial" w:cs="Arial"/>
        </w:rPr>
        <w:t xml:space="preserve">to aid in movement. </w:t>
      </w:r>
    </w:p>
    <w:p w:rsidR="001A382A" w:rsidRDefault="001A382A" w:rsidP="008F5B07">
      <w:pPr>
        <w:numPr>
          <w:ilvl w:val="0"/>
          <w:numId w:val="10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Others may tumble a little or </w:t>
      </w:r>
      <w:r>
        <w:rPr>
          <w:rFonts w:ascii="Arial" w:hAnsi="Arial" w:cs="Arial"/>
        </w:rPr>
        <w:t>____</w:t>
      </w:r>
      <w:r w:rsidRPr="00EA6F32">
        <w:rPr>
          <w:rFonts w:ascii="Arial" w:hAnsi="Arial" w:cs="Arial"/>
        </w:rPr>
        <w:t xml:space="preserve"> be capable of movement and relies on things like the blood stream, etc.</w:t>
      </w:r>
    </w:p>
    <w:p w:rsidR="001A382A" w:rsidRPr="008F5B07" w:rsidRDefault="001A382A" w:rsidP="008F5B07">
      <w:pPr>
        <w:spacing w:after="0"/>
        <w:ind w:left="360"/>
        <w:rPr>
          <w:rFonts w:ascii="Arial" w:hAnsi="Arial" w:cs="Arial"/>
          <w:b/>
          <w:u w:val="single"/>
        </w:rPr>
      </w:pPr>
      <w:r w:rsidRPr="008F5B07">
        <w:rPr>
          <w:rFonts w:ascii="Arial" w:hAnsi="Arial" w:cs="Arial"/>
          <w:b/>
          <w:u w:val="single"/>
        </w:rPr>
        <w:t>How bacteria use energy:</w:t>
      </w:r>
    </w:p>
    <w:p w:rsidR="001A382A" w:rsidRPr="00EA6F32" w:rsidRDefault="001A382A" w:rsidP="00EA6F32">
      <w:pPr>
        <w:numPr>
          <w:ilvl w:val="0"/>
          <w:numId w:val="10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>Autotrophs</w:t>
      </w:r>
      <w:r w:rsidRPr="00EA6F32">
        <w:rPr>
          <w:rFonts w:ascii="Arial" w:hAnsi="Arial" w:cs="Arial"/>
        </w:rPr>
        <w:t xml:space="preserve"> – bacteria that </w:t>
      </w:r>
      <w:r>
        <w:rPr>
          <w:rFonts w:ascii="Arial" w:hAnsi="Arial" w:cs="Arial"/>
        </w:rPr>
        <w:t>________________</w:t>
      </w:r>
      <w:r w:rsidRPr="00EA6F32">
        <w:rPr>
          <w:rFonts w:ascii="Arial" w:hAnsi="Arial" w:cs="Arial"/>
        </w:rPr>
        <w:t xml:space="preserve"> their own food.</w:t>
      </w:r>
    </w:p>
    <w:p w:rsidR="001A382A" w:rsidRPr="00EA6F32" w:rsidRDefault="001A382A" w:rsidP="00EA6F32">
      <w:pPr>
        <w:numPr>
          <w:ilvl w:val="1"/>
          <w:numId w:val="10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>Photoautotrophs</w:t>
      </w:r>
      <w:r w:rsidRPr="00EA6F32">
        <w:rPr>
          <w:rFonts w:ascii="Arial" w:hAnsi="Arial" w:cs="Arial"/>
        </w:rPr>
        <w:t xml:space="preserve"> – use the </w:t>
      </w:r>
      <w:r>
        <w:rPr>
          <w:rFonts w:ascii="Arial" w:hAnsi="Arial" w:cs="Arial"/>
        </w:rPr>
        <w:t>________________</w:t>
      </w:r>
      <w:r w:rsidRPr="00EA6F32">
        <w:rPr>
          <w:rFonts w:ascii="Arial" w:hAnsi="Arial" w:cs="Arial"/>
        </w:rPr>
        <w:t>.</w:t>
      </w:r>
    </w:p>
    <w:p w:rsidR="001A382A" w:rsidRPr="00EA6F32" w:rsidRDefault="001A382A" w:rsidP="00EA6F32">
      <w:pPr>
        <w:numPr>
          <w:ilvl w:val="1"/>
          <w:numId w:val="10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>Chemoautotrophs</w:t>
      </w:r>
      <w:r w:rsidRPr="00EA6F32">
        <w:rPr>
          <w:rFonts w:ascii="Arial" w:hAnsi="Arial" w:cs="Arial"/>
        </w:rPr>
        <w:t xml:space="preserve"> – use </w:t>
      </w:r>
      <w:r>
        <w:rPr>
          <w:rFonts w:ascii="Arial" w:hAnsi="Arial" w:cs="Arial"/>
        </w:rPr>
        <w:t>________________</w:t>
      </w:r>
      <w:r w:rsidRPr="00EA6F32">
        <w:rPr>
          <w:rFonts w:ascii="Arial" w:hAnsi="Arial" w:cs="Arial"/>
        </w:rPr>
        <w:t>.</w:t>
      </w:r>
    </w:p>
    <w:p w:rsidR="001A382A" w:rsidRDefault="001A382A" w:rsidP="008F5B07">
      <w:pPr>
        <w:numPr>
          <w:ilvl w:val="0"/>
          <w:numId w:val="10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>Heterotrophs</w:t>
      </w:r>
      <w:r w:rsidRPr="00EA6F32">
        <w:rPr>
          <w:rFonts w:ascii="Arial" w:hAnsi="Arial" w:cs="Arial"/>
        </w:rPr>
        <w:t xml:space="preserve"> – get their food from organic compounds</w:t>
      </w:r>
    </w:p>
    <w:p w:rsidR="001A382A" w:rsidRPr="008F5B07" w:rsidRDefault="001A382A" w:rsidP="008F5B07">
      <w:pPr>
        <w:spacing w:after="0"/>
        <w:ind w:left="360"/>
        <w:rPr>
          <w:rFonts w:ascii="Arial" w:hAnsi="Arial" w:cs="Arial"/>
          <w:b/>
          <w:u w:val="single"/>
        </w:rPr>
      </w:pPr>
      <w:r w:rsidRPr="008F5B07">
        <w:rPr>
          <w:rFonts w:ascii="Arial" w:hAnsi="Arial" w:cs="Arial"/>
          <w:b/>
          <w:u w:val="single"/>
        </w:rPr>
        <w:t>How do bacteria grow and reproduce?</w:t>
      </w:r>
    </w:p>
    <w:p w:rsidR="001A382A" w:rsidRPr="00EA6F32" w:rsidRDefault="001A382A" w:rsidP="00EA6F32">
      <w:pPr>
        <w:numPr>
          <w:ilvl w:val="0"/>
          <w:numId w:val="1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________________________________</w:t>
      </w:r>
      <w:r w:rsidRPr="00EA6F32">
        <w:rPr>
          <w:rFonts w:ascii="Arial" w:hAnsi="Arial" w:cs="Arial"/>
        </w:rPr>
        <w:t>– bacteria replicates DNA and splits into two daughter cells.</w:t>
      </w:r>
    </w:p>
    <w:p w:rsidR="001A382A" w:rsidRDefault="001A382A" w:rsidP="008F5B0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EA6F32">
        <w:rPr>
          <w:rFonts w:ascii="Arial" w:hAnsi="Arial" w:cs="Arial"/>
        </w:rPr>
        <w:t xml:space="preserve">(This is like the process of mitosis) </w:t>
      </w:r>
    </w:p>
    <w:p w:rsidR="001A382A" w:rsidRPr="00EA6F32" w:rsidRDefault="001A382A" w:rsidP="008F5B07">
      <w:pPr>
        <w:tabs>
          <w:tab w:val="num" w:pos="720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2. ________________________________</w:t>
      </w:r>
      <w:r w:rsidRPr="00EA6F32">
        <w:rPr>
          <w:rFonts w:ascii="Arial" w:hAnsi="Arial" w:cs="Arial"/>
        </w:rPr>
        <w:t>– two bacteria form tube between them and exchange DNA.</w:t>
      </w:r>
    </w:p>
    <w:p w:rsidR="001A382A" w:rsidRPr="00EA6F32" w:rsidRDefault="001A382A" w:rsidP="00EA6F32">
      <w:pPr>
        <w:numPr>
          <w:ilvl w:val="1"/>
          <w:numId w:val="13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>Happens during times of stress.</w:t>
      </w:r>
    </w:p>
    <w:p w:rsidR="001A382A" w:rsidRDefault="001A382A" w:rsidP="008F5B07">
      <w:pPr>
        <w:numPr>
          <w:ilvl w:val="1"/>
          <w:numId w:val="13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>Exchanging DNA increases chances of survival.</w:t>
      </w:r>
    </w:p>
    <w:p w:rsidR="001A382A" w:rsidRPr="008F5B07" w:rsidRDefault="001A382A" w:rsidP="008F5B07">
      <w:pPr>
        <w:spacing w:after="0"/>
        <w:ind w:left="1080" w:hanging="720"/>
        <w:rPr>
          <w:rFonts w:ascii="Arial" w:hAnsi="Arial" w:cs="Arial"/>
        </w:rPr>
      </w:pPr>
      <w:r w:rsidRPr="008F5B07">
        <w:rPr>
          <w:rFonts w:ascii="Arial" w:hAnsi="Arial" w:cs="Arial"/>
          <w:b/>
          <w:u w:val="single"/>
        </w:rPr>
        <w:t>SURVIVAL TACTICS!</w:t>
      </w:r>
      <w:r>
        <w:rPr>
          <w:rFonts w:ascii="Arial" w:hAnsi="Arial" w:cs="Arial"/>
          <w:b/>
        </w:rPr>
        <w:t xml:space="preserve">  </w:t>
      </w:r>
      <w:r>
        <w:rPr>
          <w:rFonts w:ascii="Arial" w:hAnsi="Arial" w:cs="Arial"/>
        </w:rPr>
        <w:t>Spore For</w:t>
      </w:r>
      <w:r w:rsidRPr="008F5B07">
        <w:rPr>
          <w:rFonts w:ascii="Arial" w:hAnsi="Arial" w:cs="Arial"/>
        </w:rPr>
        <w:t>mation</w:t>
      </w:r>
    </w:p>
    <w:p w:rsidR="001A382A" w:rsidRPr="00EA6F32" w:rsidRDefault="001A382A" w:rsidP="00EA6F32">
      <w:pPr>
        <w:numPr>
          <w:ilvl w:val="0"/>
          <w:numId w:val="14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________________</w:t>
      </w:r>
      <w:r w:rsidRPr="00EA6F32">
        <w:rPr>
          <w:rFonts w:ascii="Arial" w:hAnsi="Arial" w:cs="Arial"/>
        </w:rPr>
        <w:t xml:space="preserve">:  Formation of thick wall allows bacteria to lie dormant during </w:t>
      </w:r>
      <w:r w:rsidRPr="00EA6F32">
        <w:rPr>
          <w:rFonts w:ascii="Arial" w:hAnsi="Arial" w:cs="Arial"/>
          <w:i/>
          <w:iCs/>
        </w:rPr>
        <w:t>unfavorable conditions</w:t>
      </w:r>
      <w:r w:rsidRPr="00EA6F32">
        <w:rPr>
          <w:rFonts w:ascii="Arial" w:hAnsi="Arial" w:cs="Arial"/>
        </w:rPr>
        <w:t>.</w:t>
      </w:r>
    </w:p>
    <w:p w:rsidR="001A382A" w:rsidRPr="008F5B07" w:rsidRDefault="001A382A" w:rsidP="00EA6F32">
      <w:pPr>
        <w:numPr>
          <w:ilvl w:val="0"/>
          <w:numId w:val="14"/>
        </w:numPr>
        <w:spacing w:after="0"/>
        <w:rPr>
          <w:rFonts w:ascii="Arial" w:hAnsi="Arial" w:cs="Arial"/>
        </w:rPr>
      </w:pPr>
      <w:r w:rsidRPr="008F5B07">
        <w:rPr>
          <w:rFonts w:ascii="Arial" w:hAnsi="Arial" w:cs="Arial"/>
        </w:rPr>
        <w:t xml:space="preserve">Some spores can survive 2 hours of boiling! </w:t>
      </w:r>
    </w:p>
    <w:p w:rsidR="001A382A" w:rsidRPr="008F5B07" w:rsidRDefault="001A382A" w:rsidP="008F5B07">
      <w:pPr>
        <w:spacing w:after="0"/>
        <w:ind w:left="360"/>
        <w:rPr>
          <w:rFonts w:ascii="Arial" w:hAnsi="Arial" w:cs="Arial"/>
          <w:b/>
          <w:u w:val="single"/>
        </w:rPr>
      </w:pPr>
      <w:r w:rsidRPr="008F5B07">
        <w:rPr>
          <w:rFonts w:ascii="Arial" w:hAnsi="Arial" w:cs="Arial"/>
          <w:b/>
          <w:u w:val="single"/>
        </w:rPr>
        <w:t xml:space="preserve">GOOD BACTERIA!! </w:t>
      </w:r>
    </w:p>
    <w:p w:rsidR="001A382A" w:rsidRPr="00EA6F32" w:rsidRDefault="001A382A" w:rsidP="00EA6F32">
      <w:pPr>
        <w:numPr>
          <w:ilvl w:val="0"/>
          <w:numId w:val="1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  <w:i/>
          <w:iCs/>
        </w:rPr>
        <w:t xml:space="preserve">Bacteria are important to the </w:t>
      </w:r>
      <w:r>
        <w:rPr>
          <w:rFonts w:ascii="Arial" w:hAnsi="Arial" w:cs="Arial"/>
        </w:rPr>
        <w:t>________________</w:t>
      </w:r>
      <w:r w:rsidRPr="00EA6F32">
        <w:rPr>
          <w:rFonts w:ascii="Arial" w:hAnsi="Arial" w:cs="Arial"/>
          <w:b/>
          <w:bCs/>
          <w:i/>
          <w:iCs/>
        </w:rPr>
        <w:t>:</w:t>
      </w:r>
    </w:p>
    <w:p w:rsidR="001A382A" w:rsidRPr="00EA6F32" w:rsidRDefault="001A382A" w:rsidP="00EA6F32">
      <w:pPr>
        <w:numPr>
          <w:ilvl w:val="0"/>
          <w:numId w:val="1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>Producers</w:t>
      </w:r>
      <w:r w:rsidRPr="00EA6F32">
        <w:rPr>
          <w:rFonts w:ascii="Arial" w:hAnsi="Arial" w:cs="Arial"/>
        </w:rPr>
        <w:t xml:space="preserve"> – some bacteria act as a producer to produce food for organisms </w:t>
      </w:r>
    </w:p>
    <w:p w:rsidR="001A382A" w:rsidRPr="00EA6F32" w:rsidRDefault="001A382A" w:rsidP="00EA6F32">
      <w:pPr>
        <w:numPr>
          <w:ilvl w:val="0"/>
          <w:numId w:val="1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 xml:space="preserve">Decomposers </w:t>
      </w:r>
      <w:r w:rsidRPr="00EA6F32">
        <w:rPr>
          <w:rFonts w:ascii="Arial" w:hAnsi="Arial" w:cs="Arial"/>
        </w:rPr>
        <w:t xml:space="preserve">– recycle nutrients by breaking down dead organisms.  (Very important!!!) </w:t>
      </w:r>
    </w:p>
    <w:p w:rsidR="001A382A" w:rsidRPr="004D6C3C" w:rsidRDefault="001A382A" w:rsidP="004D6C3C">
      <w:pPr>
        <w:spacing w:after="0"/>
        <w:ind w:left="360"/>
        <w:rPr>
          <w:rFonts w:ascii="Arial" w:hAnsi="Arial" w:cs="Arial"/>
          <w:b/>
          <w:u w:val="single"/>
        </w:rPr>
      </w:pPr>
      <w:r w:rsidRPr="004D6C3C">
        <w:rPr>
          <w:rFonts w:ascii="Arial" w:hAnsi="Arial" w:cs="Arial"/>
          <w:b/>
          <w:u w:val="single"/>
        </w:rPr>
        <w:t xml:space="preserve">Benefits of Bacteria </w:t>
      </w:r>
    </w:p>
    <w:p w:rsidR="001A382A" w:rsidRPr="00EA6F32" w:rsidRDefault="001A382A" w:rsidP="00EA6F32">
      <w:pPr>
        <w:numPr>
          <w:ilvl w:val="0"/>
          <w:numId w:val="1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 xml:space="preserve">Nitrogen </w:t>
      </w:r>
      <w:r>
        <w:rPr>
          <w:rFonts w:ascii="Arial" w:hAnsi="Arial" w:cs="Arial"/>
        </w:rPr>
        <w:t>________________</w:t>
      </w:r>
      <w:r w:rsidRPr="00EA6F32">
        <w:rPr>
          <w:rFonts w:ascii="Arial" w:hAnsi="Arial" w:cs="Arial"/>
        </w:rPr>
        <w:t xml:space="preserve"> – bacteria convert nitrogen in the soil into a form that plants can use. </w:t>
      </w:r>
    </w:p>
    <w:p w:rsidR="001A382A" w:rsidRPr="004D6C3C" w:rsidRDefault="001A382A" w:rsidP="004D6C3C">
      <w:pPr>
        <w:spacing w:after="0"/>
        <w:ind w:left="360"/>
        <w:rPr>
          <w:rFonts w:ascii="Arial" w:hAnsi="Arial" w:cs="Arial"/>
        </w:rPr>
      </w:pPr>
      <w:r w:rsidRPr="004D6C3C">
        <w:rPr>
          <w:rFonts w:ascii="Arial" w:hAnsi="Arial" w:cs="Arial"/>
          <w:b/>
        </w:rPr>
        <w:t>Why do you have gas after eating beans?</w:t>
      </w:r>
      <w:r w:rsidRPr="004D6C3C">
        <w:rPr>
          <w:rFonts w:ascii="Arial" w:hAnsi="Arial" w:cs="Arial"/>
        </w:rPr>
        <w:t xml:space="preserve"> </w:t>
      </w:r>
    </w:p>
    <w:p w:rsidR="001A382A" w:rsidRPr="00EA6F32" w:rsidRDefault="001A382A" w:rsidP="00EA6F32">
      <w:pPr>
        <w:numPr>
          <w:ilvl w:val="0"/>
          <w:numId w:val="1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The bacteria in your </w:t>
      </w:r>
      <w:r>
        <w:rPr>
          <w:rFonts w:ascii="Arial" w:hAnsi="Arial" w:cs="Arial"/>
        </w:rPr>
        <w:t>________________</w:t>
      </w:r>
      <w:r w:rsidRPr="00EA6F32">
        <w:rPr>
          <w:rFonts w:ascii="Arial" w:hAnsi="Arial" w:cs="Arial"/>
        </w:rPr>
        <w:t xml:space="preserve"> help you digest chemicals in beans.  When they do this, they release a gas and it exits the body at inconvenient times…. </w:t>
      </w:r>
    </w:p>
    <w:p w:rsidR="001A382A" w:rsidRPr="004D6C3C" w:rsidRDefault="001A382A" w:rsidP="004D6C3C">
      <w:pPr>
        <w:spacing w:after="0"/>
        <w:ind w:left="360"/>
        <w:rPr>
          <w:rFonts w:ascii="Arial" w:hAnsi="Arial" w:cs="Arial"/>
          <w:b/>
          <w:u w:val="single"/>
        </w:rPr>
      </w:pPr>
      <w:r w:rsidRPr="004D6C3C">
        <w:rPr>
          <w:rFonts w:ascii="Arial" w:hAnsi="Arial" w:cs="Arial"/>
          <w:b/>
          <w:u w:val="single"/>
        </w:rPr>
        <w:t>Commercial uses of bacteria:</w:t>
      </w:r>
    </w:p>
    <w:p w:rsidR="001A382A" w:rsidRPr="00EA6F32" w:rsidRDefault="001A382A" w:rsidP="004D6C3C">
      <w:pPr>
        <w:numPr>
          <w:ilvl w:val="0"/>
          <w:numId w:val="15"/>
        </w:numPr>
        <w:spacing w:after="0"/>
        <w:ind w:firstLine="360"/>
        <w:rPr>
          <w:rFonts w:ascii="Arial" w:hAnsi="Arial" w:cs="Arial"/>
        </w:rPr>
      </w:pPr>
      <w:r w:rsidRPr="00EA6F32">
        <w:rPr>
          <w:rFonts w:ascii="Arial" w:hAnsi="Arial" w:cs="Arial"/>
        </w:rPr>
        <w:t>Cheese</w:t>
      </w:r>
    </w:p>
    <w:p w:rsidR="001A382A" w:rsidRPr="00EA6F32" w:rsidRDefault="001A382A" w:rsidP="004D6C3C">
      <w:pPr>
        <w:numPr>
          <w:ilvl w:val="0"/>
          <w:numId w:val="15"/>
        </w:numPr>
        <w:spacing w:after="0"/>
        <w:ind w:firstLine="360"/>
        <w:rPr>
          <w:rFonts w:ascii="Arial" w:hAnsi="Arial" w:cs="Arial"/>
        </w:rPr>
      </w:pPr>
      <w:r>
        <w:rPr>
          <w:rFonts w:ascii="Arial" w:hAnsi="Arial" w:cs="Arial"/>
        </w:rPr>
        <w:t>________________</w:t>
      </w:r>
    </w:p>
    <w:p w:rsidR="001A382A" w:rsidRPr="00EA6F32" w:rsidRDefault="001A382A" w:rsidP="004D6C3C">
      <w:pPr>
        <w:numPr>
          <w:ilvl w:val="0"/>
          <w:numId w:val="15"/>
        </w:numPr>
        <w:spacing w:after="0"/>
        <w:ind w:firstLine="360"/>
        <w:rPr>
          <w:rFonts w:ascii="Arial" w:hAnsi="Arial" w:cs="Arial"/>
        </w:rPr>
      </w:pPr>
      <w:r w:rsidRPr="00EA6F32">
        <w:rPr>
          <w:rFonts w:ascii="Arial" w:hAnsi="Arial" w:cs="Arial"/>
        </w:rPr>
        <w:t>Buttermilk</w:t>
      </w:r>
    </w:p>
    <w:p w:rsidR="001A382A" w:rsidRPr="00EA6F32" w:rsidRDefault="001A382A" w:rsidP="004D6C3C">
      <w:pPr>
        <w:numPr>
          <w:ilvl w:val="0"/>
          <w:numId w:val="15"/>
        </w:numPr>
        <w:spacing w:after="0"/>
        <w:ind w:firstLine="360"/>
        <w:rPr>
          <w:rFonts w:ascii="Arial" w:hAnsi="Arial" w:cs="Arial"/>
        </w:rPr>
      </w:pPr>
      <w:r w:rsidRPr="00EA6F32">
        <w:rPr>
          <w:rFonts w:ascii="Arial" w:hAnsi="Arial" w:cs="Arial"/>
        </w:rPr>
        <w:t>Sour Cream</w:t>
      </w:r>
    </w:p>
    <w:p w:rsidR="001A382A" w:rsidRPr="004D6C3C" w:rsidRDefault="001A382A" w:rsidP="004D6C3C">
      <w:pPr>
        <w:spacing w:after="0"/>
        <w:ind w:left="360"/>
        <w:rPr>
          <w:rFonts w:ascii="Arial" w:hAnsi="Arial" w:cs="Arial"/>
          <w:b/>
          <w:u w:val="single"/>
        </w:rPr>
      </w:pPr>
      <w:r w:rsidRPr="004D6C3C">
        <w:rPr>
          <w:rFonts w:ascii="Arial" w:hAnsi="Arial" w:cs="Arial"/>
          <w:b/>
          <w:u w:val="single"/>
        </w:rPr>
        <w:t xml:space="preserve">BAD, BAD Bacteria! </w:t>
      </w:r>
    </w:p>
    <w:p w:rsidR="001A382A" w:rsidRPr="00EA6F32" w:rsidRDefault="001A382A" w:rsidP="00EA6F32">
      <w:pPr>
        <w:numPr>
          <w:ilvl w:val="0"/>
          <w:numId w:val="15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>Bacteria cause disease in two ways:</w:t>
      </w:r>
    </w:p>
    <w:p w:rsidR="001A382A" w:rsidRPr="00EA6F32" w:rsidRDefault="001A382A" w:rsidP="004D6C3C">
      <w:pPr>
        <w:spacing w:after="0"/>
        <w:ind w:left="720"/>
        <w:rPr>
          <w:rFonts w:ascii="Arial" w:hAnsi="Arial" w:cs="Arial"/>
        </w:rPr>
      </w:pPr>
      <w:r w:rsidRPr="00EA6F32">
        <w:rPr>
          <w:rFonts w:ascii="Arial" w:hAnsi="Arial" w:cs="Arial"/>
        </w:rPr>
        <w:t>1</w:t>
      </w:r>
      <w:r w:rsidRPr="00EA6F32">
        <w:rPr>
          <w:rFonts w:ascii="Arial" w:hAnsi="Arial" w:cs="Arial"/>
          <w:vertAlign w:val="superscript"/>
        </w:rPr>
        <w:t>st</w:t>
      </w:r>
      <w:r w:rsidRPr="00EA6F32">
        <w:rPr>
          <w:rFonts w:ascii="Arial" w:hAnsi="Arial" w:cs="Arial"/>
        </w:rPr>
        <w:t xml:space="preserve">: They break down the </w:t>
      </w:r>
      <w:r>
        <w:rPr>
          <w:rFonts w:ascii="Arial" w:hAnsi="Arial" w:cs="Arial"/>
        </w:rPr>
        <w:t>________________</w:t>
      </w:r>
      <w:r w:rsidRPr="00EA6F32">
        <w:rPr>
          <w:rFonts w:ascii="Arial" w:hAnsi="Arial" w:cs="Arial"/>
        </w:rPr>
        <w:t xml:space="preserve"> of the host organism</w:t>
      </w:r>
    </w:p>
    <w:p w:rsidR="001A382A" w:rsidRPr="00EA6F32" w:rsidRDefault="001A382A" w:rsidP="004D6C3C">
      <w:pPr>
        <w:numPr>
          <w:ilvl w:val="0"/>
          <w:numId w:val="17"/>
        </w:numPr>
        <w:spacing w:after="0"/>
        <w:ind w:firstLine="0"/>
        <w:rPr>
          <w:rFonts w:ascii="Arial" w:hAnsi="Arial" w:cs="Arial"/>
        </w:rPr>
      </w:pPr>
      <w:r w:rsidRPr="00EA6F32">
        <w:rPr>
          <w:rFonts w:ascii="Arial" w:hAnsi="Arial" w:cs="Arial"/>
        </w:rPr>
        <w:t>Eats your organs for food!! Yum!  Yum!</w:t>
      </w:r>
    </w:p>
    <w:p w:rsidR="001A382A" w:rsidRPr="00EA6F32" w:rsidRDefault="001A382A" w:rsidP="004D6C3C">
      <w:pPr>
        <w:numPr>
          <w:ilvl w:val="0"/>
          <w:numId w:val="17"/>
        </w:numPr>
        <w:spacing w:after="0"/>
        <w:ind w:firstLine="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Ex. Causes </w:t>
      </w:r>
      <w:r>
        <w:rPr>
          <w:rFonts w:ascii="Arial" w:hAnsi="Arial" w:cs="Arial"/>
        </w:rPr>
        <w:t>________________________________</w:t>
      </w:r>
      <w:r w:rsidRPr="00EA6F32">
        <w:rPr>
          <w:rFonts w:ascii="Arial" w:hAnsi="Arial" w:cs="Arial"/>
        </w:rPr>
        <w:t xml:space="preserve">in the lungs </w:t>
      </w:r>
    </w:p>
    <w:p w:rsidR="001A382A" w:rsidRDefault="001A382A" w:rsidP="004D6C3C">
      <w:pPr>
        <w:spacing w:after="0"/>
        <w:ind w:left="720"/>
        <w:rPr>
          <w:rFonts w:ascii="Arial" w:hAnsi="Arial" w:cs="Arial"/>
        </w:rPr>
      </w:pPr>
      <w:r w:rsidRPr="00EA6F32">
        <w:rPr>
          <w:rFonts w:ascii="Arial" w:hAnsi="Arial" w:cs="Arial"/>
        </w:rPr>
        <w:t>2</w:t>
      </w:r>
      <w:r w:rsidRPr="00EA6F32">
        <w:rPr>
          <w:rFonts w:ascii="Arial" w:hAnsi="Arial" w:cs="Arial"/>
          <w:vertAlign w:val="superscript"/>
        </w:rPr>
        <w:t>nd</w:t>
      </w:r>
      <w:r w:rsidRPr="00EA6F32">
        <w:rPr>
          <w:rFonts w:ascii="Arial" w:hAnsi="Arial" w:cs="Arial"/>
        </w:rPr>
        <w:t xml:space="preserve"> Way </w:t>
      </w:r>
      <w:r>
        <w:rPr>
          <w:rFonts w:ascii="Arial" w:hAnsi="Arial" w:cs="Arial"/>
        </w:rPr>
        <w:t>:</w:t>
      </w:r>
      <w:r w:rsidRPr="00EA6F32">
        <w:rPr>
          <w:rFonts w:ascii="Arial" w:hAnsi="Arial" w:cs="Arial"/>
        </w:rPr>
        <w:t xml:space="preserve"> They release </w:t>
      </w:r>
      <w:r>
        <w:rPr>
          <w:rFonts w:ascii="Arial" w:hAnsi="Arial" w:cs="Arial"/>
        </w:rPr>
        <w:t>________________</w:t>
      </w:r>
      <w:r w:rsidRPr="00EA6F32">
        <w:rPr>
          <w:rFonts w:ascii="Arial" w:hAnsi="Arial" w:cs="Arial"/>
        </w:rPr>
        <w:t xml:space="preserve"> that damage the body.  </w:t>
      </w:r>
    </w:p>
    <w:p w:rsidR="001A382A" w:rsidRPr="00EA6F32" w:rsidRDefault="001A382A" w:rsidP="004D6C3C">
      <w:pPr>
        <w:spacing w:after="0"/>
        <w:ind w:left="72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EA6F32">
        <w:rPr>
          <w:rFonts w:ascii="Arial" w:hAnsi="Arial" w:cs="Arial"/>
        </w:rPr>
        <w:t xml:space="preserve">Example: eating raw, contaminated food and get food </w:t>
      </w:r>
      <w:r>
        <w:rPr>
          <w:rFonts w:ascii="Arial" w:hAnsi="Arial" w:cs="Arial"/>
        </w:rPr>
        <w:t>________________</w:t>
      </w:r>
      <w:r w:rsidRPr="00EA6F32">
        <w:rPr>
          <w:rFonts w:ascii="Arial" w:hAnsi="Arial" w:cs="Arial"/>
        </w:rPr>
        <w:t xml:space="preserve"> </w:t>
      </w:r>
    </w:p>
    <w:p w:rsidR="001A382A" w:rsidRPr="004D6C3C" w:rsidRDefault="001A382A" w:rsidP="004D6C3C">
      <w:pPr>
        <w:spacing w:after="0"/>
        <w:ind w:left="360"/>
        <w:rPr>
          <w:rFonts w:ascii="Arial" w:hAnsi="Arial" w:cs="Arial"/>
          <w:b/>
          <w:u w:val="single"/>
        </w:rPr>
      </w:pPr>
      <w:r w:rsidRPr="004D6C3C">
        <w:rPr>
          <w:rFonts w:ascii="Arial" w:hAnsi="Arial" w:cs="Arial"/>
          <w:b/>
          <w:u w:val="single"/>
        </w:rPr>
        <w:t>Control of bacteria:</w:t>
      </w:r>
    </w:p>
    <w:p w:rsidR="001A382A" w:rsidRPr="00EA6F32" w:rsidRDefault="001A382A" w:rsidP="00EA6F32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u w:val="single"/>
        </w:rPr>
        <w:t>Treatment</w:t>
      </w:r>
      <w:r w:rsidRPr="00EA6F32">
        <w:rPr>
          <w:rFonts w:ascii="Arial" w:hAnsi="Arial" w:cs="Arial"/>
        </w:rPr>
        <w:t xml:space="preserve">:  </w:t>
      </w:r>
      <w:r>
        <w:rPr>
          <w:rFonts w:ascii="Arial" w:hAnsi="Arial" w:cs="Arial"/>
        </w:rPr>
        <w:t>___________________________</w:t>
      </w:r>
      <w:r w:rsidRPr="00EA6F32">
        <w:rPr>
          <w:rFonts w:ascii="Arial" w:hAnsi="Arial" w:cs="Arial"/>
          <w:b/>
          <w:bCs/>
        </w:rPr>
        <w:t xml:space="preserve"> </w:t>
      </w:r>
      <w:r w:rsidRPr="00EA6F32">
        <w:rPr>
          <w:rFonts w:ascii="Arial" w:hAnsi="Arial" w:cs="Arial"/>
        </w:rPr>
        <w:t>– drugs that block the growth and reproduction of bacteria.</w:t>
      </w:r>
    </w:p>
    <w:p w:rsidR="001A382A" w:rsidRPr="00EA6F32" w:rsidRDefault="001A382A" w:rsidP="00EA6F32">
      <w:pPr>
        <w:numPr>
          <w:ilvl w:val="0"/>
          <w:numId w:val="18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________________________________</w:t>
      </w:r>
      <w:r w:rsidRPr="00EA6F32">
        <w:rPr>
          <w:rFonts w:ascii="Arial" w:hAnsi="Arial" w:cs="Arial"/>
        </w:rPr>
        <w:t xml:space="preserve"> – destruction of bacteria with heat or chemicals.</w:t>
      </w:r>
    </w:p>
    <w:p w:rsidR="001A382A" w:rsidRPr="00EA6F32" w:rsidRDefault="001A382A" w:rsidP="00EA6F32">
      <w:pPr>
        <w:numPr>
          <w:ilvl w:val="1"/>
          <w:numId w:val="18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>Disinfectants</w:t>
      </w:r>
      <w:r w:rsidRPr="00EA6F32">
        <w:rPr>
          <w:rFonts w:ascii="Arial" w:hAnsi="Arial" w:cs="Arial"/>
        </w:rPr>
        <w:t xml:space="preserve"> – use chemicals to kill bacteria.</w:t>
      </w:r>
    </w:p>
    <w:p w:rsidR="001A382A" w:rsidRPr="00EA6F32" w:rsidRDefault="001A382A" w:rsidP="00EA6F32">
      <w:pPr>
        <w:numPr>
          <w:ilvl w:val="1"/>
          <w:numId w:val="18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>Proper cooking</w:t>
      </w:r>
      <w:r w:rsidRPr="00EA6F32">
        <w:rPr>
          <w:rFonts w:ascii="Arial" w:hAnsi="Arial" w:cs="Arial"/>
        </w:rPr>
        <w:t xml:space="preserve"> – destroys bacteria.</w:t>
      </w:r>
    </w:p>
    <w:p w:rsidR="001A382A" w:rsidRPr="00EA6F32" w:rsidRDefault="001A382A" w:rsidP="00EA6F32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>Refrigeration</w:t>
      </w:r>
      <w:r w:rsidRPr="00EA6F32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________________</w:t>
      </w:r>
      <w:r w:rsidRPr="00EA6F32">
        <w:rPr>
          <w:rFonts w:ascii="Arial" w:hAnsi="Arial" w:cs="Arial"/>
        </w:rPr>
        <w:t>the growth of bacteria.</w:t>
      </w:r>
    </w:p>
    <w:p w:rsidR="001A382A" w:rsidRPr="004D6C3C" w:rsidRDefault="001A382A" w:rsidP="004D6C3C">
      <w:pPr>
        <w:spacing w:after="0"/>
        <w:ind w:left="360"/>
        <w:rPr>
          <w:rFonts w:ascii="Arial" w:hAnsi="Arial" w:cs="Arial"/>
          <w:b/>
          <w:u w:val="single"/>
        </w:rPr>
      </w:pPr>
      <w:r w:rsidRPr="004D6C3C">
        <w:rPr>
          <w:rFonts w:ascii="Arial" w:hAnsi="Arial" w:cs="Arial"/>
          <w:b/>
          <w:u w:val="single"/>
        </w:rPr>
        <w:t>Understanding Viruses</w:t>
      </w:r>
    </w:p>
    <w:p w:rsidR="001A382A" w:rsidRPr="00EA6F32" w:rsidRDefault="001A382A" w:rsidP="00EA6F32">
      <w:pPr>
        <w:numPr>
          <w:ilvl w:val="0"/>
          <w:numId w:val="18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___________</w:t>
      </w:r>
      <w:r w:rsidRPr="00EA6F32">
        <w:rPr>
          <w:rFonts w:ascii="Arial" w:hAnsi="Arial" w:cs="Arial"/>
        </w:rPr>
        <w:t xml:space="preserve"> considered “living” because it </w:t>
      </w:r>
      <w:r>
        <w:rPr>
          <w:rFonts w:ascii="Arial" w:hAnsi="Arial" w:cs="Arial"/>
        </w:rPr>
        <w:t>________________</w:t>
      </w:r>
      <w:r w:rsidRPr="00EA6F32">
        <w:rPr>
          <w:rFonts w:ascii="Arial" w:hAnsi="Arial" w:cs="Arial"/>
        </w:rPr>
        <w:t>reproduce on its own</w:t>
      </w:r>
    </w:p>
    <w:p w:rsidR="001A382A" w:rsidRPr="00EA6F32" w:rsidRDefault="001A382A" w:rsidP="00EA6F32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What is it? It is just </w:t>
      </w:r>
      <w:r>
        <w:rPr>
          <w:rFonts w:ascii="Arial" w:hAnsi="Arial" w:cs="Arial"/>
        </w:rPr>
        <w:t>__________</w:t>
      </w:r>
      <w:r w:rsidRPr="00EA6F32">
        <w:rPr>
          <w:rFonts w:ascii="Arial" w:hAnsi="Arial" w:cs="Arial"/>
        </w:rPr>
        <w:t xml:space="preserve"> or </w:t>
      </w:r>
      <w:r>
        <w:rPr>
          <w:rFonts w:ascii="Arial" w:hAnsi="Arial" w:cs="Arial"/>
        </w:rPr>
        <w:t>_________</w:t>
      </w:r>
      <w:r w:rsidRPr="00EA6F32">
        <w:rPr>
          <w:rFonts w:ascii="Arial" w:hAnsi="Arial" w:cs="Arial"/>
        </w:rPr>
        <w:t xml:space="preserve"> wrapped up in a protein </w:t>
      </w:r>
      <w:r>
        <w:rPr>
          <w:rFonts w:ascii="Arial" w:hAnsi="Arial" w:cs="Arial"/>
        </w:rPr>
        <w:t>__________</w:t>
      </w:r>
      <w:r w:rsidRPr="00EA6F32">
        <w:rPr>
          <w:rFonts w:ascii="Arial" w:hAnsi="Arial" w:cs="Arial"/>
        </w:rPr>
        <w:t xml:space="preserve">.  </w:t>
      </w:r>
    </w:p>
    <w:p w:rsidR="001A382A" w:rsidRPr="00EA6F32" w:rsidRDefault="001A382A" w:rsidP="00EA6F32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Once inside, they use the </w:t>
      </w:r>
      <w:r>
        <w:rPr>
          <w:rFonts w:ascii="Arial" w:hAnsi="Arial" w:cs="Arial"/>
        </w:rPr>
        <w:t>__________________________</w:t>
      </w:r>
      <w:r w:rsidRPr="00EA6F32">
        <w:rPr>
          <w:rFonts w:ascii="Arial" w:hAnsi="Arial" w:cs="Arial"/>
        </w:rPr>
        <w:t xml:space="preserve"> of the infected cell to produce more viruses.</w:t>
      </w:r>
    </w:p>
    <w:p w:rsidR="001A382A" w:rsidRPr="004D6C3C" w:rsidRDefault="001A382A" w:rsidP="004D6C3C">
      <w:pPr>
        <w:spacing w:after="0"/>
        <w:ind w:left="360"/>
        <w:rPr>
          <w:rFonts w:ascii="Arial" w:hAnsi="Arial" w:cs="Arial"/>
          <w:b/>
          <w:u w:val="single"/>
        </w:rPr>
      </w:pPr>
      <w:r w:rsidRPr="004D6C3C">
        <w:rPr>
          <w:rFonts w:ascii="Arial" w:hAnsi="Arial" w:cs="Arial"/>
          <w:b/>
          <w:u w:val="single"/>
        </w:rPr>
        <w:t>Structure of a Virus</w:t>
      </w:r>
    </w:p>
    <w:p w:rsidR="001A382A" w:rsidRPr="00EA6F32" w:rsidRDefault="001A382A" w:rsidP="00EA6F32">
      <w:pPr>
        <w:numPr>
          <w:ilvl w:val="0"/>
          <w:numId w:val="18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________________</w:t>
      </w:r>
      <w:r w:rsidRPr="00EA6F32">
        <w:rPr>
          <w:rFonts w:ascii="Arial" w:hAnsi="Arial" w:cs="Arial"/>
        </w:rPr>
        <w:t xml:space="preserve"> – protein coat that surrounds core of DNA or RNA.</w:t>
      </w:r>
    </w:p>
    <w:p w:rsidR="001A382A" w:rsidRPr="00EA6F32" w:rsidRDefault="001A382A" w:rsidP="00EA6F32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>The capsid attaches to the surface of the host cell and tricks the cell into letting it inside.</w:t>
      </w:r>
    </w:p>
    <w:p w:rsidR="001A382A" w:rsidRPr="00EA6F32" w:rsidRDefault="001A382A" w:rsidP="00EA6F32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>Usually viruses only infect specific organisms; rabies virus only infects mammals and some birds.</w:t>
      </w:r>
    </w:p>
    <w:p w:rsidR="001A382A" w:rsidRDefault="001A382A" w:rsidP="004D6C3C">
      <w:pPr>
        <w:numPr>
          <w:ilvl w:val="0"/>
          <w:numId w:val="18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Viruses vary in the size and shape of their capsid.</w:t>
      </w:r>
    </w:p>
    <w:p w:rsidR="001A382A" w:rsidRPr="004D6C3C" w:rsidRDefault="001A382A" w:rsidP="004D6C3C">
      <w:pPr>
        <w:spacing w:after="0"/>
        <w:ind w:left="360"/>
        <w:rPr>
          <w:rFonts w:ascii="Arial" w:hAnsi="Arial" w:cs="Arial"/>
        </w:rPr>
      </w:pPr>
      <w:r w:rsidRPr="004D6C3C">
        <w:rPr>
          <w:rFonts w:ascii="Arial" w:hAnsi="Arial" w:cs="Arial"/>
          <w:b/>
          <w:u w:val="single"/>
        </w:rPr>
        <w:t>Two types of viral infections</w:t>
      </w:r>
      <w:r w:rsidRPr="004D6C3C">
        <w:rPr>
          <w:rFonts w:ascii="Arial" w:hAnsi="Arial" w:cs="Arial"/>
        </w:rPr>
        <w:t>:</w:t>
      </w:r>
    </w:p>
    <w:p w:rsidR="001A382A" w:rsidRPr="00EA6F32" w:rsidRDefault="001A382A" w:rsidP="00EA6F32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>Lytic infection</w:t>
      </w:r>
      <w:r w:rsidRPr="00EA6F32">
        <w:rPr>
          <w:rFonts w:ascii="Arial" w:hAnsi="Arial" w:cs="Arial"/>
        </w:rPr>
        <w:t xml:space="preserve"> – the virus enters a cell and makes copies of itself, causing the cell to </w:t>
      </w:r>
      <w:r>
        <w:rPr>
          <w:rFonts w:ascii="Arial" w:hAnsi="Arial" w:cs="Arial"/>
        </w:rPr>
        <w:t>_______________</w:t>
      </w:r>
      <w:r w:rsidRPr="00EA6F32">
        <w:rPr>
          <w:rFonts w:ascii="Arial" w:hAnsi="Arial" w:cs="Arial"/>
        </w:rPr>
        <w:t>.</w:t>
      </w:r>
    </w:p>
    <w:p w:rsidR="001A382A" w:rsidRPr="00EA6F32" w:rsidRDefault="001A382A" w:rsidP="00EA6F32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  <w:b/>
          <w:bCs/>
        </w:rPr>
        <w:t>Lysogenic infection</w:t>
      </w:r>
      <w:r w:rsidRPr="00EA6F32">
        <w:rPr>
          <w:rFonts w:ascii="Arial" w:hAnsi="Arial" w:cs="Arial"/>
        </w:rPr>
        <w:t xml:space="preserve"> – the virus adds its DNA to the DNA of the host cell, and both are copied. The host cell is not destroyed right away.</w:t>
      </w:r>
    </w:p>
    <w:p w:rsidR="001A382A" w:rsidRPr="00EA6F32" w:rsidRDefault="001A382A" w:rsidP="00EA6F32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Viruses come in a variety of </w:t>
      </w:r>
      <w:r>
        <w:rPr>
          <w:rFonts w:ascii="Arial" w:hAnsi="Arial" w:cs="Arial"/>
        </w:rPr>
        <w:t>________________</w:t>
      </w:r>
      <w:r w:rsidRPr="00EA6F32">
        <w:rPr>
          <w:rFonts w:ascii="Arial" w:hAnsi="Arial" w:cs="Arial"/>
        </w:rPr>
        <w:t xml:space="preserve"> – rods, tadpoles, helices, cubes.</w:t>
      </w:r>
    </w:p>
    <w:p w:rsidR="001A382A" w:rsidRPr="00EA6F32" w:rsidRDefault="001A382A" w:rsidP="00EA6F32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A virus is a </w:t>
      </w:r>
      <w:r>
        <w:rPr>
          <w:rFonts w:ascii="Arial" w:hAnsi="Arial" w:cs="Arial"/>
        </w:rPr>
        <w:t>________________</w:t>
      </w:r>
      <w:r w:rsidRPr="00EA6F32">
        <w:rPr>
          <w:rFonts w:ascii="Arial" w:hAnsi="Arial" w:cs="Arial"/>
        </w:rPr>
        <w:t xml:space="preserve"> – it depends on a living cell for its existence, harming or destroying the host cell.</w:t>
      </w:r>
    </w:p>
    <w:p w:rsidR="001A382A" w:rsidRPr="00EA6F32" w:rsidRDefault="001A382A" w:rsidP="00EA6F32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>Are viruses alive?</w:t>
      </w:r>
      <w:r>
        <w:rPr>
          <w:rFonts w:ascii="Arial" w:hAnsi="Arial" w:cs="Arial"/>
        </w:rPr>
        <w:t xml:space="preserve">  _____________</w:t>
      </w:r>
    </w:p>
    <w:p w:rsidR="001A382A" w:rsidRPr="00EA6F32" w:rsidRDefault="001A382A" w:rsidP="00EA6F32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>Most scientists believe they are not alive, because they cannot reproduce without another living cell.</w:t>
      </w:r>
    </w:p>
    <w:p w:rsidR="001A382A" w:rsidRPr="004D6C3C" w:rsidRDefault="001A382A" w:rsidP="004D6C3C">
      <w:pPr>
        <w:spacing w:after="0"/>
        <w:ind w:left="360"/>
        <w:rPr>
          <w:rFonts w:ascii="Arial" w:hAnsi="Arial" w:cs="Arial"/>
          <w:b/>
          <w:u w:val="single"/>
        </w:rPr>
      </w:pPr>
      <w:r w:rsidRPr="004D6C3C">
        <w:rPr>
          <w:rFonts w:ascii="Arial" w:hAnsi="Arial" w:cs="Arial"/>
          <w:b/>
          <w:u w:val="single"/>
        </w:rPr>
        <w:t>Viruses and Disease</w:t>
      </w:r>
    </w:p>
    <w:p w:rsidR="001A382A" w:rsidRPr="00EA6F32" w:rsidRDefault="001A382A" w:rsidP="00EA6F32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Viral diseases include smallpox, polio, measles, AIDS, </w:t>
      </w:r>
      <w:r>
        <w:rPr>
          <w:rFonts w:ascii="Arial" w:hAnsi="Arial" w:cs="Arial"/>
        </w:rPr>
        <w:t>_____</w:t>
      </w:r>
      <w:r w:rsidRPr="00EA6F32">
        <w:rPr>
          <w:rFonts w:ascii="Arial" w:hAnsi="Arial" w:cs="Arial"/>
        </w:rPr>
        <w:t>, rabies and the common cold.</w:t>
      </w:r>
    </w:p>
    <w:p w:rsidR="001A382A" w:rsidRPr="00EA6F32" w:rsidRDefault="001A382A" w:rsidP="00EA6F32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As the virus reproduces, it destroys the cells that it infects, causing the </w:t>
      </w:r>
      <w:r>
        <w:rPr>
          <w:rFonts w:ascii="Arial" w:hAnsi="Arial" w:cs="Arial"/>
        </w:rPr>
        <w:t>______________</w:t>
      </w:r>
      <w:r w:rsidRPr="00EA6F32">
        <w:rPr>
          <w:rFonts w:ascii="Arial" w:hAnsi="Arial" w:cs="Arial"/>
        </w:rPr>
        <w:t xml:space="preserve"> of the disease.</w:t>
      </w:r>
    </w:p>
    <w:p w:rsidR="001A382A" w:rsidRPr="00EA6F32" w:rsidRDefault="001A382A" w:rsidP="00EA6F32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________________</w:t>
      </w:r>
      <w:r w:rsidRPr="00EA6F32">
        <w:rPr>
          <w:rFonts w:ascii="Arial" w:hAnsi="Arial" w:cs="Arial"/>
        </w:rPr>
        <w:t xml:space="preserve"> is a weakened or dead form of a virus that stimulates the immune system to prevent the infection.</w:t>
      </w:r>
    </w:p>
    <w:p w:rsidR="001A382A" w:rsidRPr="00EA6F32" w:rsidRDefault="001A382A" w:rsidP="00EA6F32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>Once a viral infection begins, there is little that medicine can do to stop the disease.</w:t>
      </w:r>
    </w:p>
    <w:p w:rsidR="001A382A" w:rsidRPr="00EA6F32" w:rsidRDefault="001A382A" w:rsidP="00EA6F32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EA6F32">
        <w:rPr>
          <w:rFonts w:ascii="Arial" w:hAnsi="Arial" w:cs="Arial"/>
        </w:rPr>
        <w:t xml:space="preserve">Antibiotics are </w:t>
      </w:r>
      <w:r>
        <w:rPr>
          <w:rFonts w:ascii="Arial" w:hAnsi="Arial" w:cs="Arial"/>
        </w:rPr>
        <w:t>________________</w:t>
      </w:r>
      <w:r w:rsidRPr="00EA6F32">
        <w:rPr>
          <w:rFonts w:ascii="Arial" w:hAnsi="Arial" w:cs="Arial"/>
        </w:rPr>
        <w:t xml:space="preserve"> effective against viruses.</w:t>
      </w:r>
    </w:p>
    <w:p w:rsidR="001A382A" w:rsidRDefault="001A382A" w:rsidP="00EA6F32">
      <w:pPr>
        <w:spacing w:after="0"/>
      </w:pPr>
    </w:p>
    <w:sectPr w:rsidR="001A382A" w:rsidSect="008F5B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10" w:right="720" w:bottom="36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382A" w:rsidRDefault="001A382A" w:rsidP="006B13CD">
      <w:pPr>
        <w:spacing w:after="0" w:line="240" w:lineRule="auto"/>
      </w:pPr>
      <w:r>
        <w:separator/>
      </w:r>
    </w:p>
  </w:endnote>
  <w:endnote w:type="continuationSeparator" w:id="1">
    <w:p w:rsidR="001A382A" w:rsidRDefault="001A382A" w:rsidP="006B1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Bookman Old Style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82A" w:rsidRDefault="001A382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82A" w:rsidRDefault="001A382A" w:rsidP="005F07ED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11070"/>
      </w:tabs>
      <w:rPr>
        <w:rFonts w:ascii="Cambria" w:hAnsi="Cambria"/>
      </w:rPr>
    </w:pPr>
    <w:r>
      <w:rPr>
        <w:rFonts w:ascii="Cambria" w:hAnsi="Cambria"/>
      </w:rPr>
      <w:t>Note-taking sheet: Classification, Viruses, &amp; Bacteria</w:t>
    </w:r>
    <w:r>
      <w:rPr>
        <w:rFonts w:ascii="Cambria" w:hAnsi="Cambria"/>
      </w:rPr>
      <w:tab/>
      <w:t xml:space="preserve">Page </w:t>
    </w:r>
    <w:fldSimple w:instr=" PAGE   \* MERGEFORMAT ">
      <w:r w:rsidRPr="006E7C32">
        <w:rPr>
          <w:rFonts w:ascii="Cambria" w:hAnsi="Cambria"/>
          <w:noProof/>
        </w:rPr>
        <w:t>4</w:t>
      </w:r>
    </w:fldSimple>
    <w:r>
      <w:t xml:space="preserve"> of 5</w:t>
    </w:r>
  </w:p>
  <w:p w:rsidR="001A382A" w:rsidRDefault="001A382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82A" w:rsidRDefault="001A382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382A" w:rsidRDefault="001A382A" w:rsidP="006B13CD">
      <w:pPr>
        <w:spacing w:after="0" w:line="240" w:lineRule="auto"/>
      </w:pPr>
      <w:r>
        <w:separator/>
      </w:r>
    </w:p>
  </w:footnote>
  <w:footnote w:type="continuationSeparator" w:id="1">
    <w:p w:rsidR="001A382A" w:rsidRDefault="001A382A" w:rsidP="006B13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82A" w:rsidRDefault="001A382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82A" w:rsidRDefault="001A382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82A" w:rsidRDefault="001A382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D004E"/>
    <w:multiLevelType w:val="hybridMultilevel"/>
    <w:tmpl w:val="C10454BE"/>
    <w:lvl w:ilvl="0" w:tplc="5B92722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BE660FA">
      <w:start w:val="1865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64ED6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A680D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4885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E4CFC7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C3425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C08C8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FDEFC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36C66F3"/>
    <w:multiLevelType w:val="hybridMultilevel"/>
    <w:tmpl w:val="99D612D2"/>
    <w:lvl w:ilvl="0" w:tplc="628E5BC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4C6DFF6">
      <w:start w:val="1865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084F774">
      <w:start w:val="1865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438FE5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F3E42E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492F87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4B4D2F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85244B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EE0C6F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42113B5"/>
    <w:multiLevelType w:val="hybridMultilevel"/>
    <w:tmpl w:val="533A32FC"/>
    <w:lvl w:ilvl="0" w:tplc="68502F3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382A4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3D4FDA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C50F01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F9CFDF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C82AC0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B54571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0A2682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9C82C1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05891648"/>
    <w:multiLevelType w:val="hybridMultilevel"/>
    <w:tmpl w:val="F8604172"/>
    <w:lvl w:ilvl="0" w:tplc="2B7A60A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A98905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D6A8AD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908D62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ED0105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3EC270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84769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0B0217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24A900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05C80117"/>
    <w:multiLevelType w:val="hybridMultilevel"/>
    <w:tmpl w:val="F3049AFE"/>
    <w:lvl w:ilvl="0" w:tplc="8028E25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AFEF60E">
      <w:start w:val="1865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BF05EE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81ED7D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44E2A6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7E8B69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C8687A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890166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8F2763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093146EB"/>
    <w:multiLevelType w:val="hybridMultilevel"/>
    <w:tmpl w:val="E1DAF5DE"/>
    <w:lvl w:ilvl="0" w:tplc="120A4D3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9DCA9BE">
      <w:start w:val="1865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83A9F1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8FE6F90">
      <w:start w:val="1865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85AAC84">
      <w:start w:val="1865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0100A6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80AB09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48CC0A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1C2D0F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097573E0"/>
    <w:multiLevelType w:val="hybridMultilevel"/>
    <w:tmpl w:val="5EC2D69A"/>
    <w:lvl w:ilvl="0" w:tplc="63DEB84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09A84D2">
      <w:start w:val="1865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5882F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942A72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3E459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518C4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6ECE3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2C00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3B043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0F155033"/>
    <w:multiLevelType w:val="hybridMultilevel"/>
    <w:tmpl w:val="DE04D224"/>
    <w:lvl w:ilvl="0" w:tplc="48A8CC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4C2C8F2">
      <w:start w:val="1865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B06B0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27813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DB07C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CF83E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B6A7E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F9AA2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8664B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37E6EFB"/>
    <w:multiLevelType w:val="hybridMultilevel"/>
    <w:tmpl w:val="D5BAE552"/>
    <w:lvl w:ilvl="0" w:tplc="29CAB68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7421C7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058104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03A25C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08E40A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E1A2F8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06C523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62A379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A345F9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202A1ECD"/>
    <w:multiLevelType w:val="hybridMultilevel"/>
    <w:tmpl w:val="BA76C19E"/>
    <w:lvl w:ilvl="0" w:tplc="665E8EE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E1AC434">
      <w:start w:val="1865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F62098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8FA553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C10194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85A83B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46E839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338609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08A468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2100292D"/>
    <w:multiLevelType w:val="hybridMultilevel"/>
    <w:tmpl w:val="D58E3348"/>
    <w:lvl w:ilvl="0" w:tplc="B19A108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69AD942">
      <w:start w:val="1865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F5C89B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056070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D2C948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BA80F7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3FA29F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81C609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DF032C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3DC86C33"/>
    <w:multiLevelType w:val="hybridMultilevel"/>
    <w:tmpl w:val="659C75F6"/>
    <w:lvl w:ilvl="0" w:tplc="CA5819E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A5C3B1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8C435D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7EAB13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39C802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19494E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9AC9C2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02809C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524DB3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40DB4DAE"/>
    <w:multiLevelType w:val="hybridMultilevel"/>
    <w:tmpl w:val="8CDC51B0"/>
    <w:lvl w:ilvl="0" w:tplc="48C669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4C9A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8FE583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E6BC42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F00B4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A200A0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FEA2F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316B0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C9838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2410A80"/>
    <w:multiLevelType w:val="hybridMultilevel"/>
    <w:tmpl w:val="08946876"/>
    <w:lvl w:ilvl="0" w:tplc="029A2DC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7DEC72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B12AC3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FF483A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4505CB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FCEB01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5641B5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4DA2AF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DE8E88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4D43473B"/>
    <w:multiLevelType w:val="hybridMultilevel"/>
    <w:tmpl w:val="E5BE443A"/>
    <w:lvl w:ilvl="0" w:tplc="CF9067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64E60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DF6CA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1FAA2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5A0DE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22869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2928B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856C5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8CEA6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7826696"/>
    <w:multiLevelType w:val="hybridMultilevel"/>
    <w:tmpl w:val="CC0A2544"/>
    <w:lvl w:ilvl="0" w:tplc="242C0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28CEAB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77AB4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3F2FA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F409F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64EE6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CA5A6B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AC41F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D6CA8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60573A95"/>
    <w:multiLevelType w:val="hybridMultilevel"/>
    <w:tmpl w:val="3A02AF36"/>
    <w:lvl w:ilvl="0" w:tplc="D59ECDF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9808BA2">
      <w:start w:val="1865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8506F2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3DE2BE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C320BD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552E2E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43CAFE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8D8785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1F40E0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>
    <w:nsid w:val="76EE6AAE"/>
    <w:multiLevelType w:val="hybridMultilevel"/>
    <w:tmpl w:val="D7CE87E2"/>
    <w:lvl w:ilvl="0" w:tplc="76807B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54C5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1768E5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42FAEC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A9AAA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FFC9E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6F4C52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7B46D0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2C8A1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9"/>
  </w:num>
  <w:num w:numId="2">
    <w:abstractNumId w:val="5"/>
  </w:num>
  <w:num w:numId="3">
    <w:abstractNumId w:val="14"/>
  </w:num>
  <w:num w:numId="4">
    <w:abstractNumId w:val="1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17"/>
  </w:num>
  <w:num w:numId="10">
    <w:abstractNumId w:val="10"/>
  </w:num>
  <w:num w:numId="11">
    <w:abstractNumId w:val="15"/>
  </w:num>
  <w:num w:numId="12">
    <w:abstractNumId w:val="8"/>
  </w:num>
  <w:num w:numId="13">
    <w:abstractNumId w:val="6"/>
  </w:num>
  <w:num w:numId="14">
    <w:abstractNumId w:val="13"/>
  </w:num>
  <w:num w:numId="15">
    <w:abstractNumId w:val="11"/>
  </w:num>
  <w:num w:numId="16">
    <w:abstractNumId w:val="12"/>
  </w:num>
  <w:num w:numId="17">
    <w:abstractNumId w:val="3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6F32"/>
    <w:rsid w:val="000C115C"/>
    <w:rsid w:val="00167A67"/>
    <w:rsid w:val="001A382A"/>
    <w:rsid w:val="004311FC"/>
    <w:rsid w:val="004D6C3C"/>
    <w:rsid w:val="004F2CB3"/>
    <w:rsid w:val="005F07ED"/>
    <w:rsid w:val="006B13CD"/>
    <w:rsid w:val="006E7C32"/>
    <w:rsid w:val="007213F9"/>
    <w:rsid w:val="008F5B07"/>
    <w:rsid w:val="009B0D73"/>
    <w:rsid w:val="00A008F0"/>
    <w:rsid w:val="00B31A45"/>
    <w:rsid w:val="00B56B58"/>
    <w:rsid w:val="00C84CD1"/>
    <w:rsid w:val="00CE1DB3"/>
    <w:rsid w:val="00D61A60"/>
    <w:rsid w:val="00DA177B"/>
    <w:rsid w:val="00DF719C"/>
    <w:rsid w:val="00E35C22"/>
    <w:rsid w:val="00EA6F32"/>
    <w:rsid w:val="00F47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1F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6C3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6B13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B13C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B13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B13C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6B1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B13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945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5052">
          <w:marLeft w:val="2189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05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054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05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056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057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058">
          <w:marLeft w:val="965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05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060">
          <w:marLeft w:val="155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061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06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063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06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06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06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06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068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06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070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07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07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073">
          <w:marLeft w:val="155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07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075">
          <w:marLeft w:val="155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07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07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07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07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08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081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083">
          <w:marLeft w:val="2189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08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08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086">
          <w:marLeft w:val="2189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087">
          <w:marLeft w:val="155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088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089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090">
          <w:marLeft w:val="218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091">
          <w:marLeft w:val="155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09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09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094">
          <w:marLeft w:val="218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09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09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097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098">
          <w:marLeft w:val="2189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099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00">
          <w:marLeft w:val="155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0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0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0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04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05">
          <w:marLeft w:val="965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0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07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08">
          <w:marLeft w:val="155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09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1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11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1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1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1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1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16">
          <w:marLeft w:val="155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17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1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1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20">
          <w:marLeft w:val="2189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21">
          <w:marLeft w:val="218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2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2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24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25">
          <w:marLeft w:val="155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2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2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2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2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30">
          <w:marLeft w:val="155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3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3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33">
          <w:marLeft w:val="155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34">
          <w:marLeft w:val="218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35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3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3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3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3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40">
          <w:marLeft w:val="218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41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4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4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44">
          <w:marLeft w:val="965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4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46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47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48">
          <w:marLeft w:val="2189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4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5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5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5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53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54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5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56">
          <w:marLeft w:val="155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5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5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59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6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6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62">
          <w:marLeft w:val="2189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63">
          <w:marLeft w:val="155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6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65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6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67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6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6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7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71">
          <w:marLeft w:val="187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72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7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74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7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76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77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78">
          <w:marLeft w:val="965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79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8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8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82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8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84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85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86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87">
          <w:marLeft w:val="218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88">
          <w:marLeft w:val="2189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89">
          <w:marLeft w:val="155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9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9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92">
          <w:marLeft w:val="155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93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9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95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9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9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98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9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0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01">
          <w:marLeft w:val="158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0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03">
          <w:marLeft w:val="218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04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0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06">
          <w:marLeft w:val="187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0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08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0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1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1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1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1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1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1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16">
          <w:marLeft w:val="155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1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18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19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2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21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22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23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2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2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26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2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2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2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30">
          <w:marLeft w:val="155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31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3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33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3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35">
          <w:marLeft w:val="2189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3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3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3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39">
          <w:marLeft w:val="155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40">
          <w:marLeft w:val="965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41">
          <w:marLeft w:val="2189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42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43">
          <w:marLeft w:val="965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4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45">
          <w:marLeft w:val="218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46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47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4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4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5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5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52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5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5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55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56">
          <w:marLeft w:val="155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5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58">
          <w:marLeft w:val="230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59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6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61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62">
          <w:marLeft w:val="155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63">
          <w:marLeft w:val="155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6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265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5</Pages>
  <Words>1673</Words>
  <Characters>9539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Name: ________________________  Date: ______________________ Period:_____</dc:title>
  <dc:subject/>
  <dc:creator>owner</dc:creator>
  <cp:keywords/>
  <dc:description/>
  <cp:lastModifiedBy>Madison County Schools</cp:lastModifiedBy>
  <cp:revision>2</cp:revision>
  <cp:lastPrinted>2008-11-18T15:47:00Z</cp:lastPrinted>
  <dcterms:created xsi:type="dcterms:W3CDTF">2011-04-25T20:15:00Z</dcterms:created>
  <dcterms:modified xsi:type="dcterms:W3CDTF">2011-04-25T20:15:00Z</dcterms:modified>
</cp:coreProperties>
</file>